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5C605507" w:rsidR="004F0988" w:rsidRDefault="004F0988" w:rsidP="001E1405">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r w:rsidR="001E1405">
              <w:rPr>
                <w:rFonts w:hint="eastAsia"/>
                <w:lang w:eastAsia="zh-TW"/>
              </w:rPr>
              <w:t>3</w:t>
            </w:r>
            <w:r w:rsidRPr="0016763E">
              <w:t>.</w:t>
            </w:r>
            <w:bookmarkEnd w:id="2"/>
            <w:r w:rsidR="00BB0C1F">
              <w:t>0</w:t>
            </w:r>
            <w:r w:rsidRPr="004D3578">
              <w:t xml:space="preserve"> </w:t>
            </w:r>
            <w:r w:rsidRPr="00133525">
              <w:rPr>
                <w:sz w:val="32"/>
              </w:rPr>
              <w:t>(</w:t>
            </w:r>
            <w:bookmarkStart w:id="3" w:name="issueDate"/>
            <w:r w:rsidR="001E1405" w:rsidRPr="0016763E">
              <w:rPr>
                <w:sz w:val="32"/>
              </w:rPr>
              <w:t>202</w:t>
            </w:r>
            <w:r w:rsidR="001E1405">
              <w:rPr>
                <w:rFonts w:hint="eastAsia"/>
                <w:sz w:val="32"/>
                <w:lang w:eastAsia="zh-TW"/>
              </w:rPr>
              <w:t>5</w:t>
            </w:r>
            <w:r w:rsidRPr="0016763E">
              <w:rPr>
                <w:sz w:val="32"/>
              </w:rPr>
              <w:t>-</w:t>
            </w:r>
            <w:bookmarkEnd w:id="3"/>
            <w:r w:rsidR="001E1405">
              <w:rPr>
                <w:rFonts w:hint="eastAsia"/>
                <w:sz w:val="32"/>
                <w:lang w:eastAsia="zh-TW"/>
              </w:rPr>
              <w:t>02</w:t>
            </w:r>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3rd Generation Partnership Project;</w:t>
            </w:r>
          </w:p>
          <w:p w14:paraId="3F61E11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5"/>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10" o:title=""/>
                </v:shape>
                <o:OLEObject Type="Embed" ProgID="Word.Picture.8" ShapeID="_x0000_i1025" DrawAspect="Content" ObjectID="_1801677290" r:id="rId11"/>
              </w:object>
            </w:r>
          </w:p>
        </w:tc>
        <w:tc>
          <w:tcPr>
            <w:tcW w:w="5540" w:type="dxa"/>
            <w:shd w:val="clear" w:color="auto" w:fill="auto"/>
          </w:tcPr>
          <w:p w14:paraId="4EFEB6CA" w14:textId="77777777" w:rsidR="00D57972" w:rsidRDefault="007675D9" w:rsidP="00133525">
            <w:pPr>
              <w:jc w:val="right"/>
            </w:pPr>
            <w:bookmarkStart w:id="7"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9"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33340020" w:rsidR="00E16509" w:rsidRPr="00133525" w:rsidRDefault="00E16509" w:rsidP="00133525">
            <w:pPr>
              <w:pStyle w:val="FP"/>
              <w:jc w:val="center"/>
              <w:rPr>
                <w:noProof/>
                <w:sz w:val="18"/>
              </w:rPr>
            </w:pPr>
            <w:r w:rsidRPr="00133525">
              <w:rPr>
                <w:noProof/>
                <w:sz w:val="18"/>
              </w:rPr>
              <w:t xml:space="preserve">© </w:t>
            </w:r>
            <w:r w:rsidR="001E1405">
              <w:rPr>
                <w:noProof/>
                <w:sz w:val="18"/>
              </w:rPr>
              <w:t>202</w:t>
            </w:r>
            <w:r w:rsidR="001E1405">
              <w:rPr>
                <w:rFonts w:hint="eastAsia"/>
                <w:noProof/>
                <w:sz w:val="18"/>
                <w:lang w:eastAsia="zh-TW"/>
              </w:rPr>
              <w:t>5</w:t>
            </w:r>
            <w:r w:rsidRPr="00133525">
              <w:rPr>
                <w:noProof/>
                <w:sz w:val="18"/>
              </w:rPr>
              <w:t>, 3GPP Organizational Partners (ARIB, ATIS, CCSA, ETSI, TSDSI, TTA, TTC).</w:t>
            </w:r>
            <w:bookmarkStart w:id="12" w:name="copyrightaddon"/>
            <w:bookmarkEnd w:id="12"/>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E242342" w14:textId="77777777" w:rsidR="00E16509" w:rsidRDefault="00E16509" w:rsidP="00133525"/>
        </w:tc>
      </w:tr>
      <w:bookmarkEnd w:id="9"/>
    </w:tbl>
    <w:p w14:paraId="33609964" w14:textId="77777777" w:rsidR="00080512" w:rsidRPr="004D3578" w:rsidRDefault="00080512">
      <w:pPr>
        <w:pStyle w:val="TT"/>
      </w:pPr>
      <w:r w:rsidRPr="004D3578">
        <w:br w:type="page"/>
      </w:r>
      <w:bookmarkStart w:id="13" w:name="tableOfContents"/>
      <w:bookmarkEnd w:id="13"/>
      <w:r w:rsidRPr="004D3578">
        <w:lastRenderedPageBreak/>
        <w:t>Contents</w:t>
      </w:r>
    </w:p>
    <w:p w14:paraId="5E78405B" w14:textId="77777777" w:rsidR="00B2006C" w:rsidRDefault="00A83555">
      <w:pPr>
        <w:pStyle w:val="13"/>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B2006C">
        <w:t>Foreword</w:t>
      </w:r>
      <w:r w:rsidR="00B2006C">
        <w:tab/>
      </w:r>
      <w:r w:rsidR="00B2006C">
        <w:fldChar w:fldCharType="begin"/>
      </w:r>
      <w:r w:rsidR="00B2006C">
        <w:instrText xml:space="preserve"> PAGEREF _Toc191064295 \h </w:instrText>
      </w:r>
      <w:r w:rsidR="00B2006C">
        <w:fldChar w:fldCharType="separate"/>
      </w:r>
      <w:r w:rsidR="00B2006C">
        <w:t>4</w:t>
      </w:r>
      <w:r w:rsidR="00B2006C">
        <w:fldChar w:fldCharType="end"/>
      </w:r>
    </w:p>
    <w:p w14:paraId="4649C0CB" w14:textId="77777777" w:rsidR="00B2006C" w:rsidRDefault="00B2006C">
      <w:pPr>
        <w:pStyle w:val="13"/>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_Toc191064296 \h </w:instrText>
      </w:r>
      <w:r>
        <w:fldChar w:fldCharType="separate"/>
      </w:r>
      <w:r>
        <w:t>6</w:t>
      </w:r>
      <w:r>
        <w:fldChar w:fldCharType="end"/>
      </w:r>
    </w:p>
    <w:p w14:paraId="16760E81" w14:textId="77777777" w:rsidR="00B2006C" w:rsidRDefault="00B2006C">
      <w:pPr>
        <w:pStyle w:val="13"/>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_Toc191064297 \h </w:instrText>
      </w:r>
      <w:r>
        <w:fldChar w:fldCharType="separate"/>
      </w:r>
      <w:r>
        <w:t>6</w:t>
      </w:r>
      <w:r>
        <w:fldChar w:fldCharType="end"/>
      </w:r>
    </w:p>
    <w:p w14:paraId="4A172DC6" w14:textId="77777777" w:rsidR="00B2006C" w:rsidRDefault="00B2006C">
      <w:pPr>
        <w:pStyle w:val="13"/>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_Toc191064298 \h </w:instrText>
      </w:r>
      <w:r>
        <w:fldChar w:fldCharType="separate"/>
      </w:r>
      <w:r>
        <w:t>7</w:t>
      </w:r>
      <w:r>
        <w:fldChar w:fldCharType="end"/>
      </w:r>
    </w:p>
    <w:p w14:paraId="7643E6A2" w14:textId="77777777" w:rsidR="00B2006C" w:rsidRDefault="00B2006C">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_Toc191064299 \h </w:instrText>
      </w:r>
      <w:r>
        <w:fldChar w:fldCharType="separate"/>
      </w:r>
      <w:r>
        <w:t>7</w:t>
      </w:r>
      <w:r>
        <w:fldChar w:fldCharType="end"/>
      </w:r>
    </w:p>
    <w:p w14:paraId="25F3CFA9" w14:textId="77777777" w:rsidR="00B2006C" w:rsidRDefault="00B2006C">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_Toc191064300 \h </w:instrText>
      </w:r>
      <w:r>
        <w:fldChar w:fldCharType="separate"/>
      </w:r>
      <w:r>
        <w:t>7</w:t>
      </w:r>
      <w:r>
        <w:fldChar w:fldCharType="end"/>
      </w:r>
    </w:p>
    <w:p w14:paraId="15725526" w14:textId="77777777" w:rsidR="00B2006C" w:rsidRDefault="00B2006C">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_Toc191064301 \h </w:instrText>
      </w:r>
      <w:r>
        <w:fldChar w:fldCharType="separate"/>
      </w:r>
      <w:r>
        <w:t>7</w:t>
      </w:r>
      <w:r>
        <w:fldChar w:fldCharType="end"/>
      </w:r>
    </w:p>
    <w:p w14:paraId="5E39429C" w14:textId="77777777" w:rsidR="00B2006C" w:rsidRDefault="00B2006C">
      <w:pPr>
        <w:pStyle w:val="13"/>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_Toc191064302 \h </w:instrText>
      </w:r>
      <w:r>
        <w:fldChar w:fldCharType="separate"/>
      </w:r>
      <w:r>
        <w:t>7</w:t>
      </w:r>
      <w:r>
        <w:fldChar w:fldCharType="end"/>
      </w:r>
    </w:p>
    <w:p w14:paraId="55BD302A" w14:textId="77777777" w:rsidR="00B2006C" w:rsidRDefault="00B2006C">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_Toc191064303 \h </w:instrText>
      </w:r>
      <w:r>
        <w:fldChar w:fldCharType="separate"/>
      </w:r>
      <w:r>
        <w:t>7</w:t>
      </w:r>
      <w:r>
        <w:fldChar w:fldCharType="end"/>
      </w:r>
    </w:p>
    <w:p w14:paraId="55ED9EC3" w14:textId="77777777" w:rsidR="00B2006C" w:rsidRDefault="00B2006C">
      <w:pPr>
        <w:pStyle w:val="13"/>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_Toc191064304 \h </w:instrText>
      </w:r>
      <w:r>
        <w:fldChar w:fldCharType="separate"/>
      </w:r>
      <w:r>
        <w:t>8</w:t>
      </w:r>
      <w:r>
        <w:fldChar w:fldCharType="end"/>
      </w:r>
    </w:p>
    <w:p w14:paraId="17F08113" w14:textId="77777777" w:rsidR="00B2006C" w:rsidRDefault="00B2006C">
      <w:pPr>
        <w:pStyle w:val="21"/>
        <w:rPr>
          <w:rFonts w:asciiTheme="minorHAnsi" w:hAnsiTheme="minorHAnsi" w:cstheme="minorBidi"/>
          <w:kern w:val="2"/>
          <w:sz w:val="24"/>
          <w:szCs w:val="22"/>
          <w:lang w:val="en-US" w:eastAsia="zh-TW"/>
        </w:rPr>
      </w:pPr>
      <w:r w:rsidRPr="001E1301">
        <w:rPr>
          <w:rFonts w:eastAsia="MS Mincho"/>
          <w:lang w:eastAsia="ja-JP"/>
        </w:rPr>
        <w:t>5.</w:t>
      </w:r>
      <w:r w:rsidRPr="001E1301">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_Toc191064305 \h </w:instrText>
      </w:r>
      <w:r>
        <w:fldChar w:fldCharType="separate"/>
      </w:r>
      <w:r>
        <w:t>8</w:t>
      </w:r>
      <w:r>
        <w:fldChar w:fldCharType="end"/>
      </w:r>
    </w:p>
    <w:p w14:paraId="00946E67" w14:textId="77777777" w:rsidR="00B2006C" w:rsidRDefault="00B2006C">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_Toc191064306 \h </w:instrText>
      </w:r>
      <w:r>
        <w:fldChar w:fldCharType="separate"/>
      </w:r>
      <w:r>
        <w:t>8</w:t>
      </w:r>
      <w:r>
        <w:fldChar w:fldCharType="end"/>
      </w:r>
    </w:p>
    <w:p w14:paraId="595C173E" w14:textId="77777777" w:rsidR="00B2006C" w:rsidRDefault="00B2006C">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_Toc191064307 \h </w:instrText>
      </w:r>
      <w:r>
        <w:fldChar w:fldCharType="separate"/>
      </w:r>
      <w:r>
        <w:t>10</w:t>
      </w:r>
      <w:r>
        <w:fldChar w:fldCharType="end"/>
      </w:r>
    </w:p>
    <w:p w14:paraId="3CF49DB6" w14:textId="77777777" w:rsidR="00B2006C" w:rsidRDefault="00B2006C">
      <w:pPr>
        <w:pStyle w:val="21"/>
        <w:rPr>
          <w:rFonts w:asciiTheme="minorHAnsi" w:hAnsiTheme="minorHAnsi" w:cstheme="minorBidi"/>
          <w:kern w:val="2"/>
          <w:sz w:val="24"/>
          <w:szCs w:val="22"/>
          <w:lang w:val="en-US" w:eastAsia="zh-TW"/>
        </w:rPr>
      </w:pPr>
      <w:r w:rsidRPr="001E1301">
        <w:rPr>
          <w:rFonts w:eastAsia="MS Mincho"/>
          <w:lang w:eastAsia="ja-JP"/>
        </w:rPr>
        <w:t>5.</w:t>
      </w:r>
      <w:r w:rsidRPr="001E1301">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_Toc191064308 \h </w:instrText>
      </w:r>
      <w:r>
        <w:fldChar w:fldCharType="separate"/>
      </w:r>
      <w:r>
        <w:t>10</w:t>
      </w:r>
      <w:r>
        <w:fldChar w:fldCharType="end"/>
      </w:r>
    </w:p>
    <w:p w14:paraId="0F531B8C" w14:textId="77777777" w:rsidR="00B2006C" w:rsidRDefault="00B2006C">
      <w:pPr>
        <w:pStyle w:val="21"/>
        <w:rPr>
          <w:rFonts w:asciiTheme="minorHAnsi" w:hAnsiTheme="minorHAnsi" w:cstheme="minorBidi"/>
          <w:kern w:val="2"/>
          <w:sz w:val="24"/>
          <w:szCs w:val="22"/>
          <w:lang w:val="en-US" w:eastAsia="zh-TW"/>
        </w:rPr>
      </w:pPr>
      <w:r w:rsidRPr="001E1301">
        <w:rPr>
          <w:rFonts w:eastAsia="MS Mincho"/>
          <w:lang w:eastAsia="ja-JP"/>
        </w:rPr>
        <w:t>5.</w:t>
      </w:r>
      <w:r w:rsidRPr="001E1301">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_Toc191064309 \h </w:instrText>
      </w:r>
      <w:r>
        <w:fldChar w:fldCharType="separate"/>
      </w:r>
      <w:r>
        <w:t>11</w:t>
      </w:r>
      <w:r>
        <w:fldChar w:fldCharType="end"/>
      </w:r>
    </w:p>
    <w:p w14:paraId="025487D4" w14:textId="77777777" w:rsidR="00B2006C" w:rsidRDefault="00B2006C">
      <w:pPr>
        <w:pStyle w:val="21"/>
        <w:rPr>
          <w:rFonts w:asciiTheme="minorHAnsi" w:hAnsiTheme="minorHAnsi" w:cstheme="minorBidi"/>
          <w:kern w:val="2"/>
          <w:sz w:val="24"/>
          <w:szCs w:val="22"/>
          <w:lang w:val="en-US" w:eastAsia="zh-TW"/>
        </w:rPr>
      </w:pPr>
      <w:r w:rsidRPr="001E1301">
        <w:rPr>
          <w:rFonts w:eastAsia="MS Mincho"/>
          <w:lang w:eastAsia="ja-JP"/>
        </w:rPr>
        <w:t xml:space="preserve">5.4 </w:t>
      </w:r>
      <w:r>
        <w:rPr>
          <w:rFonts w:asciiTheme="minorHAnsi" w:hAnsiTheme="minorHAnsi" w:cstheme="minorBidi"/>
          <w:kern w:val="2"/>
          <w:sz w:val="24"/>
          <w:szCs w:val="22"/>
          <w:lang w:val="en-US" w:eastAsia="zh-TW"/>
        </w:rPr>
        <w:tab/>
      </w:r>
      <w:r w:rsidRPr="001E1301">
        <w:rPr>
          <w:rFonts w:eastAsia="MS Mincho"/>
          <w:lang w:eastAsia="ja-JP"/>
        </w:rPr>
        <w:t>Handling of Band specific requirements for inter-band EN-DC</w:t>
      </w:r>
      <w:r>
        <w:rPr>
          <w:lang w:eastAsia="zh-TW"/>
        </w:rPr>
        <w:t>/NE-DC</w:t>
      </w:r>
      <w:r w:rsidRPr="001E1301">
        <w:rPr>
          <w:rFonts w:eastAsia="MS Mincho"/>
          <w:lang w:eastAsia="ja-JP"/>
        </w:rPr>
        <w:t xml:space="preserve"> including FR2</w:t>
      </w:r>
      <w:r>
        <w:tab/>
      </w:r>
      <w:r>
        <w:fldChar w:fldCharType="begin"/>
      </w:r>
      <w:r>
        <w:instrText xml:space="preserve"> PAGEREF _Toc191064310 \h </w:instrText>
      </w:r>
      <w:r>
        <w:fldChar w:fldCharType="separate"/>
      </w:r>
      <w:r>
        <w:t>11</w:t>
      </w:r>
      <w:r>
        <w:fldChar w:fldCharType="end"/>
      </w:r>
    </w:p>
    <w:p w14:paraId="7FEB8BCE" w14:textId="77777777" w:rsidR="00B2006C" w:rsidRDefault="00B2006C">
      <w:pPr>
        <w:pStyle w:val="13"/>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1E1301">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_Toc191064311 \h </w:instrText>
      </w:r>
      <w:r>
        <w:fldChar w:fldCharType="separate"/>
      </w:r>
      <w:r>
        <w:t>12</w:t>
      </w:r>
      <w:r>
        <w:fldChar w:fldCharType="end"/>
      </w:r>
    </w:p>
    <w:p w14:paraId="0A5F5C19" w14:textId="77777777" w:rsidR="00B2006C" w:rsidRDefault="00B2006C">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_Toc191064312 \h </w:instrText>
      </w:r>
      <w:r>
        <w:fldChar w:fldCharType="separate"/>
      </w:r>
      <w:r>
        <w:t>12</w:t>
      </w:r>
      <w:r>
        <w:fldChar w:fldCharType="end"/>
      </w:r>
    </w:p>
    <w:p w14:paraId="075CD1AD" w14:textId="77777777" w:rsidR="00B2006C" w:rsidRDefault="00B2006C">
      <w:pPr>
        <w:pStyle w:val="32"/>
        <w:rPr>
          <w:rFonts w:asciiTheme="minorHAnsi" w:hAnsiTheme="minorHAnsi" w:cstheme="minorBidi"/>
          <w:kern w:val="2"/>
          <w:sz w:val="24"/>
          <w:szCs w:val="22"/>
          <w:lang w:val="en-US" w:eastAsia="zh-TW"/>
        </w:rPr>
      </w:pPr>
      <w:r w:rsidRPr="001E1301">
        <w:rPr>
          <w:color w:val="0D0D0D" w:themeColor="text1" w:themeTint="F2"/>
        </w:rPr>
        <w:t>6.</w:t>
      </w:r>
      <w:r w:rsidRPr="001E1301">
        <w:rPr>
          <w:color w:val="0D0D0D" w:themeColor="text1" w:themeTint="F2"/>
          <w:lang w:eastAsia="zh-CN"/>
        </w:rPr>
        <w:t>1.1</w:t>
      </w:r>
      <w:r>
        <w:rPr>
          <w:rFonts w:asciiTheme="minorHAnsi" w:hAnsiTheme="minorHAnsi" w:cstheme="minorBidi"/>
          <w:kern w:val="2"/>
          <w:sz w:val="24"/>
          <w:szCs w:val="22"/>
          <w:lang w:val="en-US" w:eastAsia="zh-TW"/>
        </w:rPr>
        <w:tab/>
      </w:r>
      <w:r w:rsidRPr="001E1301">
        <w:rPr>
          <w:color w:val="0D0D0D" w:themeColor="text1" w:themeTint="F2"/>
          <w:lang w:eastAsia="ja-JP"/>
        </w:rPr>
        <w:t>DC</w:t>
      </w:r>
      <w:r w:rsidRPr="001E1301">
        <w:rPr>
          <w:color w:val="0D0D0D" w:themeColor="text1" w:themeTint="F2"/>
        </w:rPr>
        <w:t>_</w:t>
      </w:r>
      <w:r w:rsidRPr="001E1301">
        <w:rPr>
          <w:color w:val="0D0D0D" w:themeColor="text1" w:themeTint="F2"/>
          <w:lang w:eastAsia="zh-CN"/>
        </w:rPr>
        <w:t>68_</w:t>
      </w:r>
      <w:r w:rsidRPr="001E1301">
        <w:rPr>
          <w:color w:val="0D0D0D" w:themeColor="text1" w:themeTint="F2"/>
          <w:lang w:eastAsia="ja-JP"/>
        </w:rPr>
        <w:t>n1</w:t>
      </w:r>
      <w:r>
        <w:tab/>
      </w:r>
      <w:r>
        <w:fldChar w:fldCharType="begin"/>
      </w:r>
      <w:r>
        <w:instrText xml:space="preserve"> PAGEREF _Toc191064313 \h </w:instrText>
      </w:r>
      <w:r>
        <w:fldChar w:fldCharType="separate"/>
      </w:r>
      <w:r>
        <w:t>12</w:t>
      </w:r>
      <w:r>
        <w:fldChar w:fldCharType="end"/>
      </w:r>
    </w:p>
    <w:p w14:paraId="0EE47BDE" w14:textId="77777777" w:rsidR="00B2006C" w:rsidRDefault="00B2006C">
      <w:pPr>
        <w:pStyle w:val="32"/>
        <w:rPr>
          <w:rFonts w:asciiTheme="minorHAnsi" w:hAnsiTheme="minorHAnsi" w:cstheme="minorBidi"/>
          <w:kern w:val="2"/>
          <w:sz w:val="24"/>
          <w:szCs w:val="22"/>
          <w:lang w:val="en-US" w:eastAsia="zh-TW"/>
        </w:rPr>
      </w:pPr>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_Toc191064314 \h </w:instrText>
      </w:r>
      <w:r>
        <w:fldChar w:fldCharType="separate"/>
      </w:r>
      <w:r>
        <w:t>14</w:t>
      </w:r>
      <w:r>
        <w:fldChar w:fldCharType="end"/>
      </w:r>
    </w:p>
    <w:p w14:paraId="6E70B8F4" w14:textId="77777777" w:rsidR="00B2006C" w:rsidRDefault="00B2006C">
      <w:pPr>
        <w:pStyle w:val="32"/>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_Toc191064315 \h </w:instrText>
      </w:r>
      <w:r>
        <w:fldChar w:fldCharType="separate"/>
      </w:r>
      <w:r>
        <w:t>16</w:t>
      </w:r>
      <w:r>
        <w:fldChar w:fldCharType="end"/>
      </w:r>
    </w:p>
    <w:p w14:paraId="75746984" w14:textId="77777777" w:rsidR="00B2006C" w:rsidRDefault="00B2006C">
      <w:pPr>
        <w:pStyle w:val="32"/>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_Toc191064316 \h </w:instrText>
      </w:r>
      <w:r>
        <w:fldChar w:fldCharType="separate"/>
      </w:r>
      <w:r>
        <w:t>17</w:t>
      </w:r>
      <w:r>
        <w:fldChar w:fldCharType="end"/>
      </w:r>
    </w:p>
    <w:p w14:paraId="0E00D6FB" w14:textId="77777777" w:rsidR="00B2006C" w:rsidRDefault="00B2006C">
      <w:pPr>
        <w:pStyle w:val="32"/>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_Toc191064317 \h </w:instrText>
      </w:r>
      <w:r>
        <w:fldChar w:fldCharType="separate"/>
      </w:r>
      <w:r>
        <w:t>19</w:t>
      </w:r>
      <w:r>
        <w:fldChar w:fldCharType="end"/>
      </w:r>
    </w:p>
    <w:p w14:paraId="51440F8F" w14:textId="77777777" w:rsidR="00B2006C" w:rsidRDefault="00B2006C">
      <w:pPr>
        <w:pStyle w:val="32"/>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_Toc191064318 \h </w:instrText>
      </w:r>
      <w:r>
        <w:fldChar w:fldCharType="separate"/>
      </w:r>
      <w:r>
        <w:t>22</w:t>
      </w:r>
      <w:r>
        <w:fldChar w:fldCharType="end"/>
      </w:r>
    </w:p>
    <w:p w14:paraId="3B15B984" w14:textId="77777777" w:rsidR="00B2006C" w:rsidRDefault="00B2006C">
      <w:pPr>
        <w:pStyle w:val="32"/>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_Toc191064319 \h </w:instrText>
      </w:r>
      <w:r>
        <w:fldChar w:fldCharType="separate"/>
      </w:r>
      <w:r>
        <w:t>24</w:t>
      </w:r>
      <w:r>
        <w:fldChar w:fldCharType="end"/>
      </w:r>
    </w:p>
    <w:p w14:paraId="4B7ACB41" w14:textId="77777777" w:rsidR="00B2006C" w:rsidRDefault="00B2006C">
      <w:pPr>
        <w:pStyle w:val="32"/>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_Toc191064320 \h </w:instrText>
      </w:r>
      <w:r>
        <w:fldChar w:fldCharType="separate"/>
      </w:r>
      <w:r>
        <w:t>26</w:t>
      </w:r>
      <w:r>
        <w:fldChar w:fldCharType="end"/>
      </w:r>
    </w:p>
    <w:p w14:paraId="40D44F56" w14:textId="77777777" w:rsidR="00B2006C" w:rsidRDefault="00B2006C">
      <w:pPr>
        <w:pStyle w:val="32"/>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_Toc191064321 \h </w:instrText>
      </w:r>
      <w:r>
        <w:fldChar w:fldCharType="separate"/>
      </w:r>
      <w:r>
        <w:t>28</w:t>
      </w:r>
      <w:r>
        <w:fldChar w:fldCharType="end"/>
      </w:r>
    </w:p>
    <w:p w14:paraId="2BF45E1A" w14:textId="77777777" w:rsidR="00B2006C" w:rsidRDefault="00B2006C">
      <w:pPr>
        <w:pStyle w:val="32"/>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_Toc191064322 \h </w:instrText>
      </w:r>
      <w:r>
        <w:fldChar w:fldCharType="separate"/>
      </w:r>
      <w:r>
        <w:t>30</w:t>
      </w:r>
      <w:r>
        <w:fldChar w:fldCharType="end"/>
      </w:r>
    </w:p>
    <w:p w14:paraId="58CAC656" w14:textId="77777777" w:rsidR="00B2006C" w:rsidRDefault="00B2006C">
      <w:pPr>
        <w:pStyle w:val="32"/>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_Toc191064323 \h </w:instrText>
      </w:r>
      <w:r>
        <w:fldChar w:fldCharType="separate"/>
      </w:r>
      <w:r>
        <w:t>33</w:t>
      </w:r>
      <w:r>
        <w:fldChar w:fldCharType="end"/>
      </w:r>
    </w:p>
    <w:p w14:paraId="7627C89A" w14:textId="77777777" w:rsidR="00B2006C" w:rsidRDefault="00B2006C">
      <w:pPr>
        <w:pStyle w:val="32"/>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n41</w:t>
      </w:r>
      <w:r>
        <w:tab/>
      </w:r>
      <w:r>
        <w:fldChar w:fldCharType="begin"/>
      </w:r>
      <w:r>
        <w:instrText xml:space="preserve"> PAGEREF _Toc191064324 \h </w:instrText>
      </w:r>
      <w:r>
        <w:fldChar w:fldCharType="separate"/>
      </w:r>
      <w:r>
        <w:t>35</w:t>
      </w:r>
      <w:r>
        <w:fldChar w:fldCharType="end"/>
      </w:r>
    </w:p>
    <w:p w14:paraId="6F47A358" w14:textId="77777777" w:rsidR="00B2006C" w:rsidRDefault="00B2006C">
      <w:pPr>
        <w:pStyle w:val="32"/>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n48</w:t>
      </w:r>
      <w:r>
        <w:tab/>
      </w:r>
      <w:r>
        <w:fldChar w:fldCharType="begin"/>
      </w:r>
      <w:r>
        <w:instrText xml:space="preserve"> PAGEREF _Toc191064325 \h </w:instrText>
      </w:r>
      <w:r>
        <w:fldChar w:fldCharType="separate"/>
      </w:r>
      <w:r>
        <w:t>37</w:t>
      </w:r>
      <w:r>
        <w:fldChar w:fldCharType="end"/>
      </w:r>
    </w:p>
    <w:p w14:paraId="2A525A49" w14:textId="77777777" w:rsidR="00B2006C" w:rsidRDefault="00B2006C">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_Toc191064326 \h </w:instrText>
      </w:r>
      <w:r>
        <w:fldChar w:fldCharType="separate"/>
      </w:r>
      <w:r>
        <w:t>39</w:t>
      </w:r>
      <w:r>
        <w:fldChar w:fldCharType="end"/>
      </w:r>
    </w:p>
    <w:p w14:paraId="345E6AFA" w14:textId="77777777" w:rsidR="00B2006C" w:rsidRDefault="00B2006C">
      <w:pPr>
        <w:pStyle w:val="32"/>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_Toc191064327 \h </w:instrText>
      </w:r>
      <w:r>
        <w:fldChar w:fldCharType="separate"/>
      </w:r>
      <w:r>
        <w:t>40</w:t>
      </w:r>
      <w:r>
        <w:fldChar w:fldCharType="end"/>
      </w:r>
    </w:p>
    <w:p w14:paraId="253AC519" w14:textId="77777777" w:rsidR="00B2006C" w:rsidRDefault="00B2006C">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_Toc191064328 \h </w:instrText>
      </w:r>
      <w:r>
        <w:fldChar w:fldCharType="separate"/>
      </w:r>
      <w:r>
        <w:t>41</w:t>
      </w:r>
      <w:r>
        <w:fldChar w:fldCharType="end"/>
      </w:r>
    </w:p>
    <w:p w14:paraId="5AA82679" w14:textId="77777777" w:rsidR="00B2006C" w:rsidRDefault="00B2006C">
      <w:pPr>
        <w:pStyle w:val="32"/>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_Toc191064329 \h </w:instrText>
      </w:r>
      <w:r>
        <w:fldChar w:fldCharType="separate"/>
      </w:r>
      <w:r>
        <w:t>41</w:t>
      </w:r>
      <w:r>
        <w:fldChar w:fldCharType="end"/>
      </w:r>
    </w:p>
    <w:p w14:paraId="7FD8DA5A" w14:textId="77777777" w:rsidR="00B2006C" w:rsidRDefault="00B2006C">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_Toc191064330 \h </w:instrText>
      </w:r>
      <w:r>
        <w:fldChar w:fldCharType="separate"/>
      </w:r>
      <w:r>
        <w:t>42</w:t>
      </w:r>
      <w:r>
        <w:fldChar w:fldCharType="end"/>
      </w:r>
    </w:p>
    <w:p w14:paraId="3D3DAC33" w14:textId="77777777" w:rsidR="00B2006C" w:rsidRDefault="00B2006C">
      <w:pPr>
        <w:pStyle w:val="32"/>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_Toc191064331 \h </w:instrText>
      </w:r>
      <w:r>
        <w:fldChar w:fldCharType="separate"/>
      </w:r>
      <w:r>
        <w:t>42</w:t>
      </w:r>
      <w:r>
        <w:fldChar w:fldCharType="end"/>
      </w:r>
    </w:p>
    <w:p w14:paraId="020403F6" w14:textId="77777777" w:rsidR="00B2006C" w:rsidRDefault="00B2006C">
      <w:pPr>
        <w:pStyle w:val="13"/>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_Toc191064332 \h </w:instrText>
      </w:r>
      <w:r>
        <w:fldChar w:fldCharType="separate"/>
      </w:r>
      <w:r>
        <w:t>43</w:t>
      </w:r>
      <w:r>
        <w:fldChar w:fldCharType="end"/>
      </w:r>
    </w:p>
    <w:p w14:paraId="6F18A944" w14:textId="77777777" w:rsidR="00B2006C" w:rsidRDefault="00B2006C">
      <w:pPr>
        <w:pStyle w:val="13"/>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_Toc191064333 \h </w:instrText>
      </w:r>
      <w:r>
        <w:fldChar w:fldCharType="separate"/>
      </w:r>
      <w:r>
        <w:t>43</w:t>
      </w:r>
      <w:r>
        <w:fldChar w:fldCharType="end"/>
      </w:r>
    </w:p>
    <w:p w14:paraId="202278B0" w14:textId="77777777" w:rsidR="00B2006C" w:rsidRDefault="00B2006C">
      <w:pPr>
        <w:pStyle w:val="13"/>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_Toc191064334 \h </w:instrText>
      </w:r>
      <w:r>
        <w:fldChar w:fldCharType="separate"/>
      </w:r>
      <w:r>
        <w:t>44</w:t>
      </w:r>
      <w:r>
        <w:fldChar w:fldCharType="end"/>
      </w:r>
    </w:p>
    <w:p w14:paraId="43CD64B4" w14:textId="77777777"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11"/>
      </w:pPr>
      <w:bookmarkStart w:id="14" w:name="foreword"/>
      <w:bookmarkStart w:id="15" w:name="_Toc191064295"/>
      <w:bookmarkEnd w:id="14"/>
      <w:r w:rsidRPr="004D3578">
        <w:lastRenderedPageBreak/>
        <w:t>Foreword</w:t>
      </w:r>
      <w:bookmarkEnd w:id="15"/>
    </w:p>
    <w:p w14:paraId="4EA9CF8C"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r w:rsidRPr="004D3578">
        <w:t>where:</w:t>
      </w:r>
    </w:p>
    <w:p w14:paraId="13BF6B98" w14:textId="77777777" w:rsidR="00080512" w:rsidRPr="004D3578" w:rsidRDefault="00080512">
      <w:pPr>
        <w:pStyle w:val="B20"/>
      </w:pPr>
      <w:r w:rsidRPr="004D3578">
        <w:t>x</w:t>
      </w:r>
      <w:r w:rsidRPr="004D3578">
        <w:tab/>
        <w:t>the first digit:</w:t>
      </w:r>
    </w:p>
    <w:p w14:paraId="318F5905" w14:textId="77777777" w:rsidR="00080512" w:rsidRPr="004D3578" w:rsidRDefault="00080512">
      <w:pPr>
        <w:pStyle w:val="B30"/>
      </w:pPr>
      <w:r w:rsidRPr="004D3578">
        <w:t>1</w:t>
      </w:r>
      <w:r w:rsidRPr="004D3578">
        <w:tab/>
        <w:t>presented to TSG for information;</w:t>
      </w:r>
    </w:p>
    <w:p w14:paraId="6356F47F" w14:textId="77777777" w:rsidR="00080512" w:rsidRPr="004D3578" w:rsidRDefault="00080512">
      <w:pPr>
        <w:pStyle w:val="B30"/>
      </w:pPr>
      <w:r w:rsidRPr="004D3578">
        <w:t>2</w:t>
      </w:r>
      <w:r w:rsidRPr="004D3578">
        <w:tab/>
        <w:t>presented to TSG for approval;</w:t>
      </w:r>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70B94B2" w14:textId="77777777" w:rsidR="00080512" w:rsidRDefault="00080512">
      <w:pPr>
        <w:pStyle w:val="B20"/>
      </w:pPr>
      <w:r w:rsidRPr="004D3578">
        <w:t>z</w:t>
      </w:r>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r w:rsidRPr="008C384C">
        <w:rPr>
          <w:b/>
        </w:rPr>
        <w:t>shall</w:t>
      </w:r>
      <w:r>
        <w:tab/>
      </w:r>
      <w:r>
        <w:tab/>
        <w:t>indicates a mandatory requirement to do something</w:t>
      </w:r>
    </w:p>
    <w:p w14:paraId="3B60367B" w14:textId="77777777" w:rsidR="008C384C" w:rsidRDefault="008C384C" w:rsidP="00774DA4">
      <w:pPr>
        <w:pStyle w:val="EX"/>
      </w:pPr>
      <w:r w:rsidRPr="008C384C">
        <w:rPr>
          <w:b/>
        </w:rPr>
        <w:t>shall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2416FAD" w14:textId="77777777" w:rsidR="008C384C" w:rsidRDefault="008C384C" w:rsidP="00774DA4">
      <w:pPr>
        <w:pStyle w:val="EX"/>
      </w:pPr>
      <w:r w:rsidRPr="008C384C">
        <w:rPr>
          <w:b/>
        </w:rPr>
        <w:t>should</w:t>
      </w:r>
      <w:r>
        <w:tab/>
      </w:r>
      <w:r>
        <w:tab/>
        <w:t>indicates a recommendation to do something</w:t>
      </w:r>
    </w:p>
    <w:p w14:paraId="53662467" w14:textId="77777777" w:rsidR="008C384C" w:rsidRDefault="008C384C" w:rsidP="00774DA4">
      <w:pPr>
        <w:pStyle w:val="EX"/>
      </w:pPr>
      <w:r w:rsidRPr="008C384C">
        <w:rPr>
          <w:b/>
        </w:rPr>
        <w:t>should not</w:t>
      </w:r>
      <w:r>
        <w:tab/>
        <w:t>indicates a recommendation not to do something</w:t>
      </w:r>
    </w:p>
    <w:p w14:paraId="108F5445" w14:textId="77777777" w:rsidR="008C384C" w:rsidRDefault="008C384C" w:rsidP="00774DA4">
      <w:pPr>
        <w:pStyle w:val="EX"/>
      </w:pPr>
      <w:r w:rsidRPr="00774DA4">
        <w:rPr>
          <w:b/>
        </w:rPr>
        <w:t>may</w:t>
      </w:r>
      <w:r>
        <w:tab/>
      </w:r>
      <w:r>
        <w:tab/>
        <w:t>indicates permission to do something</w:t>
      </w:r>
    </w:p>
    <w:p w14:paraId="65A08E2A" w14:textId="77777777" w:rsidR="008C384C" w:rsidRDefault="008C384C" w:rsidP="00774DA4">
      <w:pPr>
        <w:pStyle w:val="EX"/>
      </w:pPr>
      <w:r w:rsidRPr="00774DA4">
        <w:rPr>
          <w:b/>
        </w:rPr>
        <w:t>need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r w:rsidRPr="00774DA4">
        <w:rPr>
          <w:b/>
        </w:rPr>
        <w:t>can</w:t>
      </w:r>
      <w:r>
        <w:tab/>
      </w:r>
      <w:r>
        <w:tab/>
        <w:t>indicates</w:t>
      </w:r>
      <w:r w:rsidR="00774DA4">
        <w:t xml:space="preserve"> that something is possible</w:t>
      </w:r>
    </w:p>
    <w:p w14:paraId="31C00B4D" w14:textId="77777777" w:rsidR="00774DA4" w:rsidRDefault="00774DA4" w:rsidP="00774DA4">
      <w:pPr>
        <w:pStyle w:val="EX"/>
      </w:pPr>
      <w:r w:rsidRPr="00774DA4">
        <w:rPr>
          <w:b/>
        </w:rPr>
        <w:t>cannot</w:t>
      </w:r>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2F988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9E5711A" w14:textId="77777777" w:rsidR="00080512" w:rsidRPr="004D3578" w:rsidRDefault="00647114" w:rsidP="00075E5C">
      <w:r>
        <w:t>The constructions "is" and "is not" do not indicate requirements.</w:t>
      </w:r>
      <w:bookmarkStart w:id="17" w:name="introduction"/>
      <w:bookmarkEnd w:id="17"/>
    </w:p>
    <w:p w14:paraId="7230E17C" w14:textId="77777777" w:rsidR="00080512" w:rsidRPr="004D3578" w:rsidRDefault="00080512">
      <w:pPr>
        <w:pStyle w:val="11"/>
      </w:pPr>
      <w:r w:rsidRPr="004D3578">
        <w:br w:type="page"/>
      </w:r>
      <w:bookmarkStart w:id="18" w:name="scope"/>
      <w:bookmarkStart w:id="19" w:name="_Toc191064296"/>
      <w:bookmarkEnd w:id="18"/>
      <w:r w:rsidRPr="004D3578">
        <w:lastRenderedPageBreak/>
        <w:t>1</w:t>
      </w:r>
      <w:r w:rsidRPr="004D3578">
        <w:tab/>
        <w:t>Scope</w:t>
      </w:r>
      <w:bookmarkEnd w:id="19"/>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B2006C"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561BA0DA"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CF6C207"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65C6684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D1864C" w14:textId="217E89E5"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41C</w:t>
            </w:r>
          </w:p>
        </w:tc>
        <w:tc>
          <w:tcPr>
            <w:tcW w:w="3036" w:type="dxa"/>
            <w:tcBorders>
              <w:top w:val="single" w:sz="4" w:space="0" w:color="auto"/>
              <w:left w:val="single" w:sz="4" w:space="0" w:color="auto"/>
              <w:bottom w:val="single" w:sz="4" w:space="0" w:color="auto"/>
              <w:right w:val="single" w:sz="4" w:space="0" w:color="auto"/>
            </w:tcBorders>
            <w:vAlign w:val="center"/>
          </w:tcPr>
          <w:p w14:paraId="0819EDDA" w14:textId="0E7CD9B5"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5EFF7B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F33B864" w14:textId="66B89B1D"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41(2A)</w:t>
            </w:r>
          </w:p>
        </w:tc>
        <w:tc>
          <w:tcPr>
            <w:tcW w:w="3036" w:type="dxa"/>
            <w:tcBorders>
              <w:top w:val="single" w:sz="4" w:space="0" w:color="auto"/>
              <w:left w:val="single" w:sz="4" w:space="0" w:color="auto"/>
              <w:bottom w:val="single" w:sz="4" w:space="0" w:color="auto"/>
              <w:right w:val="single" w:sz="4" w:space="0" w:color="auto"/>
            </w:tcBorders>
            <w:vAlign w:val="center"/>
          </w:tcPr>
          <w:p w14:paraId="2E35BF7A" w14:textId="5323A7BD"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1CA45E2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3D230A" w14:textId="1A9E344E"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c>
          <w:tcPr>
            <w:tcW w:w="3036" w:type="dxa"/>
            <w:tcBorders>
              <w:top w:val="single" w:sz="4" w:space="0" w:color="auto"/>
              <w:left w:val="single" w:sz="4" w:space="0" w:color="auto"/>
              <w:bottom w:val="single" w:sz="4" w:space="0" w:color="auto"/>
              <w:right w:val="single" w:sz="4" w:space="0" w:color="auto"/>
            </w:tcBorders>
            <w:vAlign w:val="center"/>
          </w:tcPr>
          <w:p w14:paraId="31762634" w14:textId="4249565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04030B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B22A4A" w14:textId="12826F26"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48C</w:t>
            </w:r>
          </w:p>
        </w:tc>
        <w:tc>
          <w:tcPr>
            <w:tcW w:w="3036" w:type="dxa"/>
            <w:tcBorders>
              <w:top w:val="single" w:sz="4" w:space="0" w:color="auto"/>
              <w:left w:val="single" w:sz="4" w:space="0" w:color="auto"/>
              <w:bottom w:val="single" w:sz="4" w:space="0" w:color="auto"/>
              <w:right w:val="single" w:sz="4" w:space="0" w:color="auto"/>
            </w:tcBorders>
            <w:vAlign w:val="center"/>
          </w:tcPr>
          <w:p w14:paraId="670D4AFF" w14:textId="30EEBDFA"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4A19C14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000A7F" w14:textId="51FAEA00"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48(2A)</w:t>
            </w:r>
          </w:p>
        </w:tc>
        <w:tc>
          <w:tcPr>
            <w:tcW w:w="3036" w:type="dxa"/>
            <w:tcBorders>
              <w:top w:val="single" w:sz="4" w:space="0" w:color="auto"/>
              <w:left w:val="single" w:sz="4" w:space="0" w:color="auto"/>
              <w:bottom w:val="single" w:sz="4" w:space="0" w:color="auto"/>
              <w:right w:val="single" w:sz="4" w:space="0" w:color="auto"/>
            </w:tcBorders>
            <w:vAlign w:val="center"/>
          </w:tcPr>
          <w:p w14:paraId="109F4B55" w14:textId="21EFD51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363C96E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ECA0D7" w14:textId="77777777" w:rsidR="00B2006C" w:rsidRPr="00B96329" w:rsidRDefault="00B2006C" w:rsidP="007D6A6A">
            <w:pPr>
              <w:pStyle w:val="TAL"/>
              <w:jc w:val="center"/>
              <w:rPr>
                <w:rFonts w:eastAsia="MS Mincho" w:cs="Arial"/>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5E3262E" w14:textId="77777777" w:rsidR="00B2006C" w:rsidRPr="00397073" w:rsidRDefault="00B2006C" w:rsidP="007D6A6A">
            <w:pPr>
              <w:pStyle w:val="TAL"/>
              <w:jc w:val="center"/>
              <w:rPr>
                <w:rFonts w:eastAsia="MS Mincho" w:cs="Arial"/>
                <w:szCs w:val="18"/>
                <w:lang w:eastAsia="ja-JP"/>
              </w:rPr>
            </w:pPr>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11"/>
      </w:pPr>
      <w:bookmarkStart w:id="20" w:name="references"/>
      <w:bookmarkStart w:id="21" w:name="_Toc191064297"/>
      <w:bookmarkEnd w:id="20"/>
      <w:r w:rsidRPr="004D3578">
        <w:t>2</w:t>
      </w:r>
      <w:r w:rsidRPr="004D3578">
        <w:tab/>
        <w:t>References</w:t>
      </w:r>
      <w:bookmarkEnd w:id="21"/>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11"/>
      </w:pPr>
      <w:bookmarkStart w:id="22" w:name="definitions"/>
      <w:bookmarkStart w:id="23" w:name="_Toc191064298"/>
      <w:bookmarkEnd w:id="22"/>
      <w:r w:rsidRPr="004D3578">
        <w:t>3</w:t>
      </w:r>
      <w:r w:rsidRPr="004D3578">
        <w:tab/>
        <w:t>Definitions</w:t>
      </w:r>
      <w:r w:rsidR="00602AEA">
        <w:t xml:space="preserve"> of terms, symbols and abbreviations</w:t>
      </w:r>
      <w:bookmarkEnd w:id="23"/>
    </w:p>
    <w:p w14:paraId="2A0E6DC8" w14:textId="77777777" w:rsidR="00080512" w:rsidRPr="004D3578" w:rsidRDefault="00080512">
      <w:pPr>
        <w:pStyle w:val="2"/>
      </w:pPr>
      <w:bookmarkStart w:id="24" w:name="_Toc191064299"/>
      <w:r w:rsidRPr="004D3578">
        <w:t>3.1</w:t>
      </w:r>
      <w:r w:rsidRPr="004D3578">
        <w:tab/>
      </w:r>
      <w:r w:rsidR="002B6339">
        <w:t>Terms</w:t>
      </w:r>
      <w:bookmarkEnd w:id="24"/>
    </w:p>
    <w:p w14:paraId="069648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5CD5B8" w14:textId="77777777" w:rsidR="00080512" w:rsidRPr="004D3578" w:rsidRDefault="00080512">
      <w:r w:rsidRPr="004D3578">
        <w:rPr>
          <w:b/>
        </w:rPr>
        <w:t>example:</w:t>
      </w:r>
      <w:r w:rsidRPr="004D3578">
        <w:t xml:space="preserve"> text used to clarify abstract rules by applying them literally.</w:t>
      </w:r>
    </w:p>
    <w:p w14:paraId="5A7FE416" w14:textId="77777777" w:rsidR="00080512" w:rsidRPr="004D3578" w:rsidRDefault="00080512">
      <w:pPr>
        <w:pStyle w:val="2"/>
      </w:pPr>
      <w:bookmarkStart w:id="25" w:name="_Toc191064300"/>
      <w:r w:rsidRPr="004D3578">
        <w:t>3.2</w:t>
      </w:r>
      <w:r w:rsidRPr="004D3578">
        <w:tab/>
        <w:t>Symbols</w:t>
      </w:r>
      <w:bookmarkEnd w:id="25"/>
    </w:p>
    <w:p w14:paraId="775DFD93" w14:textId="77777777" w:rsidR="00080512" w:rsidRPr="004D3578" w:rsidRDefault="00080512">
      <w:pPr>
        <w:keepNext/>
      </w:pPr>
      <w:r w:rsidRPr="004D3578">
        <w:t>For the purposes of the present document, the following symbols apply:</w:t>
      </w:r>
    </w:p>
    <w:p w14:paraId="6BD5EB95" w14:textId="77777777" w:rsidR="00080512" w:rsidRPr="004D3578" w:rsidRDefault="00080512">
      <w:pPr>
        <w:pStyle w:val="EW"/>
      </w:pPr>
      <w:r w:rsidRPr="004D3578">
        <w:t>&lt;symbol&gt;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2"/>
      </w:pPr>
      <w:bookmarkStart w:id="26" w:name="_Toc191064301"/>
      <w:r w:rsidRPr="004D3578">
        <w:t>3.3</w:t>
      </w:r>
      <w:r w:rsidRPr="004D3578">
        <w:tab/>
        <w:t>Abbreviations</w:t>
      </w:r>
      <w:bookmarkEnd w:id="26"/>
    </w:p>
    <w:p w14:paraId="4C1EE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DA2668"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11"/>
      </w:pPr>
      <w:bookmarkStart w:id="27" w:name="clause4"/>
      <w:bookmarkStart w:id="28" w:name="_Toc191064302"/>
      <w:bookmarkEnd w:id="27"/>
      <w:r w:rsidRPr="004D3578">
        <w:t>4</w:t>
      </w:r>
      <w:r w:rsidRPr="004D3578">
        <w:tab/>
      </w:r>
      <w:r w:rsidR="001159E4">
        <w:t>Background</w:t>
      </w:r>
      <w:bookmarkEnd w:id="28"/>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2"/>
      </w:pPr>
      <w:bookmarkStart w:id="29" w:name="_Toc191064303"/>
      <w:r w:rsidRPr="004D3578">
        <w:t>4.</w:t>
      </w:r>
      <w:r w:rsidR="000E296D">
        <w:t>1</w:t>
      </w:r>
      <w:r w:rsidRPr="004D3578">
        <w:tab/>
      </w:r>
      <w:r w:rsidR="000E296D" w:rsidRPr="000E296D">
        <w:t>TR Maintenance</w:t>
      </w:r>
      <w:bookmarkEnd w:id="29"/>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11"/>
      </w:pPr>
      <w:bookmarkStart w:id="30" w:name="tsgNames"/>
      <w:bookmarkStart w:id="31" w:name="_Toc191064304"/>
      <w:bookmarkEnd w:id="30"/>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1"/>
    </w:p>
    <w:p w14:paraId="15AC24AA" w14:textId="77777777" w:rsidR="00B03FBB" w:rsidRDefault="00B03FBB" w:rsidP="00620AF2">
      <w:pPr>
        <w:pStyle w:val="2"/>
        <w:rPr>
          <w:lang w:eastAsia="zh-TW"/>
        </w:rPr>
      </w:pPr>
      <w:bookmarkStart w:id="32" w:name="_Toc518368621"/>
      <w:bookmarkStart w:id="33" w:name="_Toc42512439"/>
      <w:bookmarkStart w:id="34" w:name="_Toc191064305"/>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2"/>
      <w:r>
        <w:rPr>
          <w:lang w:eastAsia="zh-CN"/>
        </w:rPr>
        <w:t>analysis</w:t>
      </w:r>
      <w:bookmarkEnd w:id="33"/>
      <w:r w:rsidR="00C83F70">
        <w:rPr>
          <w:rFonts w:hint="eastAsia"/>
          <w:lang w:eastAsia="zh-TW"/>
        </w:rPr>
        <w:t xml:space="preserve"> for DC</w:t>
      </w:r>
      <w:bookmarkEnd w:id="34"/>
    </w:p>
    <w:p w14:paraId="08074116" w14:textId="77777777" w:rsidR="00B03FBB" w:rsidRPr="00745D74" w:rsidRDefault="00B03FBB" w:rsidP="00620AF2">
      <w:pPr>
        <w:pStyle w:val="30"/>
        <w:rPr>
          <w:rFonts w:eastAsia="Yu Mincho"/>
          <w:lang w:eastAsia="ja-JP"/>
        </w:rPr>
      </w:pPr>
      <w:bookmarkStart w:id="35" w:name="_Toc42512440"/>
      <w:bookmarkStart w:id="36" w:name="_Toc19106430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464D4E2F"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AA7B2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769A7A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A83573" w:rsidRDefault="00A83573" w:rsidP="00620AF2">
            <w:pPr>
              <w:keepNext/>
              <w:keepLines/>
              <w:spacing w:after="0"/>
              <w:rPr>
                <w:rFonts w:ascii="Arial" w:hAnsi="Arial" w:cs="Arial"/>
                <w:sz w:val="18"/>
                <w:szCs w:val="18"/>
                <w:lang w:val="en-US"/>
              </w:rPr>
            </w:pPr>
          </w:p>
        </w:tc>
      </w:tr>
      <w:tr w:rsidR="00A83573" w14:paraId="706BABF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2FA762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9279F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5D2E5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C71832"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A83573" w:rsidRDefault="00A83573" w:rsidP="00620AF2">
            <w:pPr>
              <w:keepNext/>
              <w:keepLines/>
              <w:spacing w:after="0"/>
              <w:rPr>
                <w:rFonts w:ascii="Arial" w:hAnsi="Arial" w:cs="Arial"/>
                <w:sz w:val="18"/>
                <w:szCs w:val="18"/>
                <w:lang w:val="en-US"/>
              </w:rPr>
            </w:pPr>
          </w:p>
        </w:tc>
      </w:tr>
      <w:tr w:rsidR="00A83573" w14:paraId="2EB37B2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7A6EB2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9990F7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FF3144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8F86A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2D9BD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6E6C71A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B8DC5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08DB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A83573" w:rsidRDefault="00A83573" w:rsidP="00620AF2">
            <w:pPr>
              <w:keepNext/>
              <w:keepLines/>
              <w:spacing w:after="0"/>
              <w:rPr>
                <w:rFonts w:ascii="Arial" w:hAnsi="Arial" w:cs="Arial"/>
                <w:sz w:val="18"/>
                <w:szCs w:val="18"/>
                <w:lang w:val="en-US"/>
              </w:rPr>
            </w:pPr>
          </w:p>
        </w:tc>
      </w:tr>
      <w:tr w:rsidR="00A83573" w14:paraId="46E6E3C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184B1F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AB5DA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34366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8788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A83573" w:rsidRDefault="00A83573" w:rsidP="00620AF2">
            <w:pPr>
              <w:keepNext/>
              <w:keepLines/>
              <w:spacing w:after="0"/>
              <w:rPr>
                <w:rFonts w:ascii="Arial" w:hAnsi="Arial" w:cs="Arial"/>
                <w:sz w:val="18"/>
                <w:szCs w:val="18"/>
                <w:lang w:val="en-US"/>
              </w:rPr>
            </w:pPr>
          </w:p>
        </w:tc>
      </w:tr>
      <w:tr w:rsidR="00A83573" w14:paraId="1EC13BC3"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30"/>
        <w:rPr>
          <w:rFonts w:eastAsia="Yu Mincho"/>
          <w:lang w:eastAsia="ja-JP"/>
        </w:rPr>
      </w:pPr>
      <w:bookmarkStart w:id="37" w:name="_Toc42512441"/>
      <w:bookmarkStart w:id="38" w:name="_Toc19106430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2"/>
        <w:rPr>
          <w:lang w:eastAsia="zh-CN"/>
        </w:rPr>
      </w:pPr>
      <w:bookmarkStart w:id="39" w:name="_Toc42512442"/>
      <w:bookmarkStart w:id="40" w:name="_Toc191064308"/>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9"/>
      <w:bookmarkEnd w:id="40"/>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2"/>
        <w:rPr>
          <w:lang w:eastAsia="zh-CN"/>
        </w:rPr>
      </w:pPr>
      <w:bookmarkStart w:id="41" w:name="_Toc42512443"/>
      <w:bookmarkStart w:id="42" w:name="_Toc191064309"/>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77777777" w:rsidR="00A92D4A" w:rsidRDefault="00A92D4A" w:rsidP="00620AF2">
      <w:pPr>
        <w:pStyle w:val="2"/>
        <w:rPr>
          <w:rFonts w:eastAsia="MS Mincho"/>
          <w:lang w:eastAsia="ja-JP"/>
        </w:rPr>
      </w:pPr>
      <w:bookmarkStart w:id="43" w:name="_Toc42512444"/>
      <w:bookmarkStart w:id="44" w:name="_Toc191064310"/>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3"/>
      <w:bookmarkEnd w:id="44"/>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B96329">
      <w:pPr>
        <w:pStyle w:val="11"/>
      </w:pPr>
      <w:bookmarkStart w:id="45" w:name="_Toc518368622"/>
      <w:bookmarkStart w:id="46" w:name="_Toc42512445"/>
      <w:bookmarkStart w:id="47" w:name="_Toc191064311"/>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5"/>
      <w:bookmarkEnd w:id="46"/>
      <w:bookmarkEnd w:id="47"/>
    </w:p>
    <w:p w14:paraId="2D65FC61" w14:textId="77777777" w:rsidR="00A92D4A" w:rsidRDefault="00A92D4A" w:rsidP="00B96329">
      <w:pPr>
        <w:pStyle w:val="2"/>
        <w:rPr>
          <w:lang w:eastAsia="ja-JP"/>
        </w:rPr>
      </w:pPr>
      <w:bookmarkStart w:id="48" w:name="_Toc42512446"/>
      <w:bookmarkStart w:id="49" w:name="_Toc19106431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14:paraId="3C8FF094" w14:textId="77777777" w:rsidR="0088405B" w:rsidRPr="00397073" w:rsidRDefault="0088405B" w:rsidP="00B96329">
      <w:pPr>
        <w:pStyle w:val="30"/>
        <w:rPr>
          <w:color w:val="0D0D0D" w:themeColor="text1" w:themeTint="F2"/>
          <w:lang w:eastAsia="ja-JP"/>
        </w:rPr>
      </w:pPr>
      <w:bookmarkStart w:id="50" w:name="_Toc47394788"/>
      <w:bookmarkStart w:id="51" w:name="_Toc494295560"/>
      <w:bookmarkStart w:id="52" w:name="_Toc495923660"/>
      <w:bookmarkStart w:id="53" w:name="_Toc500344913"/>
      <w:bookmarkStart w:id="54" w:name="_Toc507677786"/>
      <w:bookmarkStart w:id="55" w:name="_Toc512349564"/>
      <w:bookmarkStart w:id="56" w:name="_Toc42512447"/>
      <w:bookmarkStart w:id="57" w:name="_Toc191064313"/>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50"/>
      <w:r w:rsidRPr="00397073">
        <w:rPr>
          <w:color w:val="0D0D0D" w:themeColor="text1" w:themeTint="F2"/>
          <w:lang w:eastAsia="ja-JP"/>
        </w:rPr>
        <w:t>1</w:t>
      </w:r>
      <w:bookmarkEnd w:id="57"/>
    </w:p>
    <w:p w14:paraId="790D2159" w14:textId="77777777" w:rsidR="0088405B" w:rsidRPr="00397073" w:rsidRDefault="0088405B" w:rsidP="00B96329">
      <w:pPr>
        <w:pStyle w:val="40"/>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2446E845"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D36E02D"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B96329">
      <w:pPr>
        <w:pStyle w:val="40"/>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FA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40DA3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7E82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7319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D8011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B0C778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40A674A"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C892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F9CC2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E944D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F03431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04092FEF"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3ED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62451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C015E0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DEF2F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2E858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18911A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277DFE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97A8B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FB5644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ABE8575"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B022F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3AFCD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D03393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B6129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76D9FB8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121CE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EB2DD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849A6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14:paraId="300709F6" w14:textId="77777777"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14:paraId="1915E7D4"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14:paraId="5B3E598E" w14:textId="77777777" w:rsidR="0088405B" w:rsidRPr="00397073" w:rsidRDefault="0088405B" w:rsidP="00B96329">
      <w:pPr>
        <w:keepNext/>
        <w:rPr>
          <w:color w:val="0D0D0D" w:themeColor="text1" w:themeTint="F2"/>
          <w:lang w:eastAsia="ja-JP"/>
        </w:rPr>
      </w:pPr>
    </w:p>
    <w:p w14:paraId="01FE947A" w14:textId="77777777"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5CDFD8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5F1BE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663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F044CD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4C5B475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43C54"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B54DD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AC4725F"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B96329">
      <w:pPr>
        <w:keepNext/>
        <w:rPr>
          <w:color w:val="0D0D0D" w:themeColor="text1" w:themeTint="F2"/>
          <w:lang w:eastAsia="zh-TW"/>
        </w:rPr>
      </w:pPr>
    </w:p>
    <w:p w14:paraId="1FD82B40" w14:textId="77777777"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B96329">
      <w:pPr>
        <w:pStyle w:val="40"/>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IB,c</w:t>
      </w:r>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IB,c</w:t>
            </w:r>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B96329">
      <w:pPr>
        <w:keepNext/>
        <w:rPr>
          <w:color w:val="0D0D0D" w:themeColor="text1" w:themeTint="F2"/>
          <w:lang w:eastAsia="zh-TW"/>
        </w:rPr>
      </w:pPr>
    </w:p>
    <w:p w14:paraId="10F385AE"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r w:rsidRPr="00397073">
        <w:rPr>
          <w:rFonts w:hint="eastAsia"/>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IB,c</w:t>
            </w:r>
            <w:r w:rsidRPr="00397073">
              <w:rPr>
                <w:rFonts w:ascii="Arial" w:hAnsi="Arial"/>
                <w:color w:val="0D0D0D" w:themeColor="text1" w:themeTint="F2"/>
                <w:sz w:val="18"/>
              </w:rPr>
              <w:t xml:space="preserve"> = 0.</w:t>
            </w:r>
          </w:p>
          <w:p w14:paraId="35EE7B42" w14:textId="77777777"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7F932AB7" w14:textId="77777777" w:rsidR="0088405B" w:rsidRPr="00397073" w:rsidRDefault="0088405B" w:rsidP="00B96329">
      <w:pPr>
        <w:pStyle w:val="40"/>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B96329">
      <w:pPr>
        <w:keepNext/>
        <w:rPr>
          <w:b/>
          <w:color w:val="0D0D0D" w:themeColor="text1" w:themeTint="F2"/>
        </w:rPr>
      </w:pPr>
      <w:r w:rsidRPr="00397073">
        <w:rPr>
          <w:color w:val="0D0D0D" w:themeColor="text1" w:themeTint="F2"/>
          <w:lang w:eastAsia="zh-CN"/>
        </w:rPr>
        <w:t>The REFSENS requirement for DC_68_n1 due to UL harmonic are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B96329">
      <w:pPr>
        <w:pStyle w:val="TH"/>
        <w:rPr>
          <w:color w:val="0D0D0D" w:themeColor="text1" w:themeTint="F2"/>
        </w:rPr>
      </w:pPr>
      <w:bookmarkStart w:id="58"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58"/>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B96329">
            <w:pPr>
              <w:pStyle w:val="TAC"/>
              <w:rPr>
                <w:color w:val="0D0D0D" w:themeColor="text1" w:themeTint="F2"/>
              </w:rPr>
            </w:pPr>
          </w:p>
        </w:tc>
      </w:tr>
      <w:tr w:rsidR="0088405B" w:rsidRPr="00397073" w14:paraId="3DA85434" w14:textId="77777777"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B96329">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B96329">
            <w:pPr>
              <w:pStyle w:val="TAC"/>
              <w:rPr>
                <w:color w:val="0D0D0D" w:themeColor="text1" w:themeTint="F2"/>
              </w:rPr>
            </w:pPr>
            <w:r w:rsidRPr="00397073">
              <w:rPr>
                <w:color w:val="0D0D0D" w:themeColor="text1" w:themeTint="F2"/>
              </w:rPr>
              <w:t>direct-hit</w:t>
            </w:r>
          </w:p>
        </w:tc>
      </w:tr>
    </w:tbl>
    <w:p w14:paraId="7DB328BB" w14:textId="77777777" w:rsidR="0088405B" w:rsidRPr="00397073" w:rsidRDefault="0088405B" w:rsidP="00B96329">
      <w:pPr>
        <w:keepNext/>
        <w:rPr>
          <w:color w:val="0D0D0D" w:themeColor="text1" w:themeTint="F2"/>
          <w:lang w:eastAsia="ja-JP"/>
        </w:rPr>
      </w:pPr>
    </w:p>
    <w:p w14:paraId="5D2E769B" w14:textId="77777777"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p>
    <w:p w14:paraId="5A890F12" w14:textId="77777777" w:rsidR="007378CA" w:rsidRDefault="007378CA" w:rsidP="00B96329">
      <w:pPr>
        <w:pStyle w:val="30"/>
        <w:rPr>
          <w:lang w:eastAsia="ja-JP"/>
        </w:rPr>
      </w:pPr>
      <w:bookmarkStart w:id="59" w:name="_Toc191064314"/>
      <w:bookmarkEnd w:id="51"/>
      <w:bookmarkEnd w:id="52"/>
      <w:bookmarkEnd w:id="53"/>
      <w:bookmarkEnd w:id="54"/>
      <w:bookmarkEnd w:id="55"/>
      <w:bookmarkEnd w:id="56"/>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59"/>
    </w:p>
    <w:p w14:paraId="5713FB8E" w14:textId="77777777" w:rsidR="007378CA" w:rsidRDefault="007378CA" w:rsidP="00B96329">
      <w:pPr>
        <w:pStyle w:val="40"/>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B96329">
            <w:pPr>
              <w:pStyle w:val="TAH"/>
              <w:keepLines w:val="0"/>
              <w:rPr>
                <w:rFonts w:cs="Arial"/>
                <w:lang w:val="en-US" w:eastAsia="fi-FI"/>
              </w:rPr>
            </w:pPr>
            <w:r>
              <w:rPr>
                <w:rFonts w:cs="Arial"/>
                <w:lang w:val="en-US" w:eastAsia="fi-FI"/>
              </w:rPr>
              <w:t>EN-DC</w:t>
            </w:r>
          </w:p>
          <w:p w14:paraId="09D40628" w14:textId="77777777"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B96329">
            <w:pPr>
              <w:pStyle w:val="TAH"/>
              <w:keepLines w:val="0"/>
              <w:rPr>
                <w:rFonts w:cs="Arial"/>
                <w:lang w:val="en-US" w:eastAsia="fi-FI"/>
              </w:rPr>
            </w:pPr>
            <w:r>
              <w:rPr>
                <w:rFonts w:cs="Arial"/>
                <w:lang w:val="en-US" w:eastAsia="fi-FI"/>
              </w:rPr>
              <w:t>Uplink EN-DC</w:t>
            </w:r>
          </w:p>
          <w:p w14:paraId="72FC2972" w14:textId="77777777" w:rsidR="007378CA" w:rsidRDefault="007378CA" w:rsidP="00B96329">
            <w:pPr>
              <w:pStyle w:val="TAH"/>
              <w:keepLines w:val="0"/>
              <w:rPr>
                <w:rFonts w:cs="Arial"/>
                <w:lang w:val="en-US" w:eastAsia="fi-FI"/>
              </w:rPr>
            </w:pPr>
            <w:r>
              <w:rPr>
                <w:rFonts w:cs="Arial"/>
                <w:lang w:val="en-US" w:eastAsia="fi-FI"/>
              </w:rPr>
              <w:t>configuration</w:t>
            </w:r>
          </w:p>
          <w:p w14:paraId="4ECEEABB" w14:textId="77777777"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B96329">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B96329">
            <w:pPr>
              <w:pStyle w:val="TAH"/>
              <w:keepLines w:val="0"/>
              <w:rPr>
                <w:rFonts w:cs="Arial"/>
                <w:b w:val="0"/>
                <w:lang w:eastAsia="fi-FI"/>
              </w:rPr>
            </w:pPr>
            <w:r>
              <w:rPr>
                <w:rFonts w:cs="Arial"/>
                <w:b w:val="0"/>
                <w:lang w:val="fi-FI"/>
              </w:rPr>
              <w:t>No</w:t>
            </w:r>
          </w:p>
        </w:tc>
      </w:tr>
    </w:tbl>
    <w:p w14:paraId="2C9CB990" w14:textId="77777777" w:rsidR="007378CA" w:rsidRDefault="007378CA" w:rsidP="00B96329">
      <w:pPr>
        <w:pStyle w:val="40"/>
        <w:keepLines w:val="0"/>
        <w:rPr>
          <w:lang w:val="en-US"/>
        </w:rPr>
      </w:pPr>
      <w:r>
        <w:rPr>
          <w:lang w:val="en-US"/>
        </w:rPr>
        <w:t>6.1.2.2</w:t>
      </w:r>
      <w:r>
        <w:rPr>
          <w:lang w:val="en-US"/>
        </w:rPr>
        <w:tab/>
        <w:t>Maximum output power for DC</w:t>
      </w:r>
    </w:p>
    <w:p w14:paraId="13879764" w14:textId="77777777"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B96329">
            <w:pPr>
              <w:pStyle w:val="TAH"/>
              <w:keepLines w:val="0"/>
              <w:rPr>
                <w:rFonts w:eastAsia="Symbol" w:cs="Arial"/>
              </w:rPr>
            </w:pPr>
            <w:r>
              <w:rPr>
                <w:rFonts w:eastAsia="Symbol" w:cs="Arial"/>
              </w:rPr>
              <w:t>Power class 3</w:t>
            </w:r>
          </w:p>
          <w:p w14:paraId="76A1B386" w14:textId="77777777"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B96329">
            <w:pPr>
              <w:pStyle w:val="TAH"/>
              <w:keepLines w:val="0"/>
              <w:rPr>
                <w:rFonts w:eastAsia="Symbol" w:cs="Arial"/>
              </w:rPr>
            </w:pPr>
            <w:r>
              <w:rPr>
                <w:rFonts w:eastAsia="Symbol" w:cs="Arial"/>
              </w:rPr>
              <w:t>Tolerance</w:t>
            </w:r>
          </w:p>
          <w:p w14:paraId="72899BF2" w14:textId="77777777" w:rsidR="007378CA" w:rsidRDefault="007378CA" w:rsidP="00B96329">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B96329">
            <w:pPr>
              <w:pStyle w:val="TAC"/>
              <w:keepLines w:val="0"/>
              <w:rPr>
                <w:rFonts w:eastAsia="Symbol" w:cs="Arial"/>
              </w:rPr>
            </w:pPr>
            <w:r>
              <w:rPr>
                <w:rFonts w:eastAsia="Symbol" w:cs="Arial"/>
              </w:rPr>
              <w:t>+2/-3</w:t>
            </w:r>
          </w:p>
        </w:tc>
      </w:tr>
    </w:tbl>
    <w:p w14:paraId="5032C101" w14:textId="77777777" w:rsidR="007378CA" w:rsidRDefault="007378CA" w:rsidP="00B96329">
      <w:pPr>
        <w:pStyle w:val="40"/>
        <w:keepLines w:val="0"/>
        <w:rPr>
          <w:lang w:val="en-US"/>
        </w:rPr>
      </w:pPr>
      <w:r>
        <w:rPr>
          <w:lang w:val="en-US"/>
        </w:rPr>
        <w:t>6.1.2.3</w:t>
      </w:r>
      <w:r>
        <w:rPr>
          <w:lang w:val="en-US"/>
        </w:rPr>
        <w:tab/>
        <w:t>Spurious emission band UE co-existence for DC</w:t>
      </w:r>
    </w:p>
    <w:p w14:paraId="4623230C" w14:textId="77777777"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B96329">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6A6DBE11" w14:textId="77777777" w:rsidR="007378CA" w:rsidRDefault="007378CA" w:rsidP="00B96329">
      <w:pPr>
        <w:keepNext/>
        <w:rPr>
          <w:lang w:val="en-US"/>
        </w:rPr>
      </w:pPr>
    </w:p>
    <w:p w14:paraId="0F21766F" w14:textId="77777777" w:rsidR="007378CA" w:rsidRDefault="007378CA" w:rsidP="00B96329">
      <w:pPr>
        <w:pStyle w:val="40"/>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6C4938A4"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8546C5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DAC952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28D1A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D00FCF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2E19B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FAFB31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BFBD797"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FE30A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C9C4EF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8EB96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6B12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09914E0"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62BC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5D4FC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EECE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1E4D5E0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0F358B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26A0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F4E2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A318D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0B1C2253"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A6B80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D89CD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4ABB7ECD"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F030B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8A4D3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C175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DB24D0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6300D17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2D52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A6604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AC788D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9733C3D" w14:textId="77777777"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74DAB265"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B5F5D99" w14:textId="77777777" w:rsidR="007378CA" w:rsidRDefault="007378CA" w:rsidP="00B96329">
      <w:pPr>
        <w:keepNext/>
        <w:rPr>
          <w:lang w:eastAsia="ja-JP"/>
        </w:rPr>
      </w:pPr>
    </w:p>
    <w:p w14:paraId="1496A15C" w14:textId="77777777"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07FD99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F2382C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56A478D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3F3B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4D5518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14:paraId="31B3334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05C069"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A615E0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F681EB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77777777"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B96329">
      <w:pPr>
        <w:keepNext/>
        <w:rPr>
          <w:lang w:eastAsia="zh-TW"/>
        </w:rPr>
      </w:pPr>
    </w:p>
    <w:p w14:paraId="40FCB149" w14:textId="77777777"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B96329">
      <w:pPr>
        <w:pStyle w:val="40"/>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14:paraId="78BEE630"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B96329">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D716A3A" w14:textId="77777777"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B96329">
      <w:pPr>
        <w:keepNext/>
        <w:rPr>
          <w:lang w:eastAsia="zh-TW"/>
        </w:rPr>
      </w:pPr>
    </w:p>
    <w:p w14:paraId="4D591B4D"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B96329">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1A2A882" w14:textId="77777777"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D3D980D" w14:textId="77777777" w:rsidR="007378CA" w:rsidRDefault="007378CA" w:rsidP="00B96329">
      <w:pPr>
        <w:pStyle w:val="40"/>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B96329">
      <w:pPr>
        <w:keepNext/>
        <w:rPr>
          <w:rFonts w:eastAsia="Malgun Gothic"/>
          <w:lang w:eastAsia="zh-TW"/>
        </w:rPr>
      </w:pPr>
    </w:p>
    <w:p w14:paraId="4E38E3BE" w14:textId="77777777" w:rsidR="00206646" w:rsidRDefault="00206646" w:rsidP="00B96329">
      <w:pPr>
        <w:pStyle w:val="30"/>
        <w:rPr>
          <w:lang w:eastAsia="ja-JP"/>
        </w:rPr>
      </w:pPr>
      <w:bookmarkStart w:id="60" w:name="_Toc191064315"/>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60"/>
    </w:p>
    <w:p w14:paraId="7785DB2B" w14:textId="77777777" w:rsidR="00206646" w:rsidRDefault="00206646" w:rsidP="00B96329">
      <w:pPr>
        <w:pStyle w:val="40"/>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B96329">
            <w:pPr>
              <w:pStyle w:val="TAH"/>
              <w:keepLines w:val="0"/>
              <w:rPr>
                <w:rFonts w:cs="Arial"/>
                <w:lang w:val="en-US" w:eastAsia="fi-FI"/>
              </w:rPr>
            </w:pPr>
            <w:r>
              <w:rPr>
                <w:rFonts w:cs="Arial"/>
                <w:lang w:val="en-US" w:eastAsia="fi-FI"/>
              </w:rPr>
              <w:t>EN-DC</w:t>
            </w:r>
          </w:p>
          <w:p w14:paraId="688513A0"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B96329">
            <w:pPr>
              <w:pStyle w:val="TAH"/>
              <w:keepLines w:val="0"/>
              <w:rPr>
                <w:rFonts w:cs="Arial"/>
                <w:lang w:val="en-US" w:eastAsia="fi-FI"/>
              </w:rPr>
            </w:pPr>
            <w:r>
              <w:rPr>
                <w:rFonts w:cs="Arial"/>
                <w:lang w:val="en-US" w:eastAsia="fi-FI"/>
              </w:rPr>
              <w:t>Uplink EN-DC</w:t>
            </w:r>
          </w:p>
          <w:p w14:paraId="6D3ED231" w14:textId="77777777" w:rsidR="00206646" w:rsidRDefault="00206646" w:rsidP="00B96329">
            <w:pPr>
              <w:pStyle w:val="TAH"/>
              <w:keepLines w:val="0"/>
              <w:rPr>
                <w:rFonts w:cs="Arial"/>
                <w:lang w:val="en-US" w:eastAsia="fi-FI"/>
              </w:rPr>
            </w:pPr>
            <w:r>
              <w:rPr>
                <w:rFonts w:cs="Arial"/>
                <w:lang w:val="en-US" w:eastAsia="fi-FI"/>
              </w:rPr>
              <w:t>configuration</w:t>
            </w:r>
          </w:p>
          <w:p w14:paraId="1E1289E1"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B96329">
            <w:pPr>
              <w:pStyle w:val="TAH"/>
              <w:keepLines w:val="0"/>
              <w:rPr>
                <w:rFonts w:cs="Arial"/>
                <w:b w:val="0"/>
                <w:lang w:eastAsia="fi-FI"/>
              </w:rPr>
            </w:pPr>
            <w:r>
              <w:rPr>
                <w:rFonts w:cs="Arial"/>
                <w:b w:val="0"/>
                <w:lang w:val="fi-FI"/>
              </w:rPr>
              <w:t>No</w:t>
            </w:r>
          </w:p>
        </w:tc>
      </w:tr>
    </w:tbl>
    <w:p w14:paraId="4C530567" w14:textId="77777777" w:rsidR="00206646" w:rsidRDefault="00206646" w:rsidP="00B96329">
      <w:pPr>
        <w:pStyle w:val="40"/>
        <w:keepLines w:val="0"/>
        <w:rPr>
          <w:lang w:val="en-US"/>
        </w:rPr>
      </w:pPr>
      <w:r>
        <w:rPr>
          <w:lang w:val="en-US"/>
        </w:rPr>
        <w:t>6.1.3.2</w:t>
      </w:r>
      <w:r>
        <w:rPr>
          <w:lang w:val="en-US"/>
        </w:rPr>
        <w:tab/>
        <w:t>Maximum output power for DC</w:t>
      </w:r>
    </w:p>
    <w:p w14:paraId="28032114" w14:textId="77777777"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B96329">
            <w:pPr>
              <w:pStyle w:val="TAH"/>
              <w:keepLines w:val="0"/>
              <w:rPr>
                <w:rFonts w:eastAsia="Symbol" w:cs="Arial"/>
              </w:rPr>
            </w:pPr>
            <w:r>
              <w:rPr>
                <w:rFonts w:eastAsia="Symbol" w:cs="Arial"/>
              </w:rPr>
              <w:t>Power class 3</w:t>
            </w:r>
          </w:p>
          <w:p w14:paraId="7346D157" w14:textId="77777777"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B96329">
            <w:pPr>
              <w:pStyle w:val="TAH"/>
              <w:keepLines w:val="0"/>
              <w:rPr>
                <w:rFonts w:eastAsia="Symbol" w:cs="Arial"/>
              </w:rPr>
            </w:pPr>
            <w:r>
              <w:rPr>
                <w:rFonts w:eastAsia="Symbol" w:cs="Arial"/>
              </w:rPr>
              <w:t>Tolerance</w:t>
            </w:r>
          </w:p>
          <w:p w14:paraId="06B984BF" w14:textId="77777777" w:rsidR="00206646" w:rsidRDefault="00206646" w:rsidP="00B96329">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B96329">
            <w:pPr>
              <w:pStyle w:val="TAC"/>
              <w:keepLines w:val="0"/>
              <w:rPr>
                <w:rFonts w:eastAsia="Symbol" w:cs="Arial"/>
              </w:rPr>
            </w:pPr>
            <w:r>
              <w:rPr>
                <w:rFonts w:eastAsia="Symbol" w:cs="Arial"/>
              </w:rPr>
              <w:t>+2/-3</w:t>
            </w:r>
          </w:p>
        </w:tc>
      </w:tr>
    </w:tbl>
    <w:p w14:paraId="2072CFFB" w14:textId="77777777" w:rsidR="00206646" w:rsidRDefault="00206646" w:rsidP="00B96329">
      <w:pPr>
        <w:pStyle w:val="40"/>
        <w:keepLines w:val="0"/>
        <w:rPr>
          <w:lang w:val="en-US"/>
        </w:rPr>
      </w:pPr>
      <w:r>
        <w:rPr>
          <w:lang w:val="en-US"/>
        </w:rPr>
        <w:t>6.1.3.3</w:t>
      </w:r>
      <w:r>
        <w:rPr>
          <w:lang w:val="en-US"/>
        </w:rPr>
        <w:tab/>
        <w:t>Spurious emission band UE co-existence for DC</w:t>
      </w:r>
    </w:p>
    <w:p w14:paraId="6FA18335" w14:textId="77777777" w:rsidR="00206646" w:rsidRPr="007F2E0B" w:rsidRDefault="00206646" w:rsidP="00B96329">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B96329">
      <w:pPr>
        <w:pStyle w:val="40"/>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6143055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ED28BE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D02AC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F7E85B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3DD81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6FD480F6"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903AB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0ED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0674B4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9F204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A9C2A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9D5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7DEC3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5FC3F98"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8A3C1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3EE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0A675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2EDA0B4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C7070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14E8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F668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D19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3BABCBB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C0B1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9A155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48A206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F514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D251DE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F8463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6A966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2E4D387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376F1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518D3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7A1E6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5CA92664"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032A643"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735CE1D" w14:textId="77777777" w:rsidR="00206646" w:rsidRDefault="00206646" w:rsidP="00B96329">
      <w:pPr>
        <w:keepNext/>
        <w:rPr>
          <w:lang w:eastAsia="ja-JP"/>
        </w:rPr>
      </w:pPr>
    </w:p>
    <w:p w14:paraId="66313122" w14:textId="77777777"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14:paraId="7F6A09C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393FD5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47C5B0B"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16A25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96513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B7274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0EA1C0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272421"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14:paraId="511CE04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C0B85E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4151710"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B96329">
      <w:pPr>
        <w:keepNext/>
        <w:rPr>
          <w:lang w:eastAsia="zh-TW"/>
        </w:rPr>
      </w:pPr>
    </w:p>
    <w:p w14:paraId="0B85C868" w14:textId="77777777"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B96329">
      <w:pPr>
        <w:pStyle w:val="40"/>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14:paraId="22ED3162"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7CBF55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B96329">
      <w:pPr>
        <w:keepNext/>
        <w:rPr>
          <w:lang w:eastAsia="zh-TW"/>
        </w:rPr>
      </w:pPr>
    </w:p>
    <w:p w14:paraId="62BF7818"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B96329">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133AD2A"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1B26F11" w14:textId="77777777" w:rsidR="00206646" w:rsidRDefault="00206646" w:rsidP="00B96329">
      <w:pPr>
        <w:pStyle w:val="40"/>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255BC036"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4BE993B6" w14:textId="77777777" w:rsidR="0088405B" w:rsidRPr="00B96329" w:rsidRDefault="0088405B" w:rsidP="00B96329">
      <w:pPr>
        <w:keepNext/>
        <w:rPr>
          <w:lang w:eastAsia="zh-TW"/>
        </w:rPr>
      </w:pPr>
    </w:p>
    <w:p w14:paraId="5AD47A84" w14:textId="77777777" w:rsidR="00206646" w:rsidRDefault="00206646" w:rsidP="00B96329">
      <w:pPr>
        <w:pStyle w:val="30"/>
        <w:rPr>
          <w:lang w:eastAsia="ja-JP"/>
        </w:rPr>
      </w:pPr>
      <w:bookmarkStart w:id="61" w:name="_Toc191064316"/>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61"/>
    </w:p>
    <w:p w14:paraId="246D0C25" w14:textId="77777777" w:rsidR="00206646" w:rsidRDefault="00206646" w:rsidP="00B96329">
      <w:pPr>
        <w:pStyle w:val="40"/>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B96329">
            <w:pPr>
              <w:pStyle w:val="TAH"/>
              <w:keepLines w:val="0"/>
              <w:rPr>
                <w:rFonts w:cs="Arial"/>
                <w:lang w:val="en-US" w:eastAsia="fi-FI"/>
              </w:rPr>
            </w:pPr>
            <w:r>
              <w:rPr>
                <w:rFonts w:cs="Arial"/>
                <w:lang w:val="en-US" w:eastAsia="fi-FI"/>
              </w:rPr>
              <w:t>EN-DC</w:t>
            </w:r>
          </w:p>
          <w:p w14:paraId="4EF76877"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B96329">
            <w:pPr>
              <w:pStyle w:val="TAH"/>
              <w:keepLines w:val="0"/>
              <w:rPr>
                <w:rFonts w:cs="Arial"/>
                <w:lang w:val="en-US" w:eastAsia="fi-FI"/>
              </w:rPr>
            </w:pPr>
            <w:r>
              <w:rPr>
                <w:rFonts w:cs="Arial"/>
                <w:lang w:val="en-US" w:eastAsia="fi-FI"/>
              </w:rPr>
              <w:t>Uplink EN-DC</w:t>
            </w:r>
          </w:p>
          <w:p w14:paraId="420FAC88" w14:textId="77777777" w:rsidR="00206646" w:rsidRDefault="00206646" w:rsidP="00B96329">
            <w:pPr>
              <w:pStyle w:val="TAH"/>
              <w:keepLines w:val="0"/>
              <w:rPr>
                <w:rFonts w:cs="Arial"/>
                <w:lang w:val="en-US" w:eastAsia="fi-FI"/>
              </w:rPr>
            </w:pPr>
            <w:r>
              <w:rPr>
                <w:rFonts w:cs="Arial"/>
                <w:lang w:val="en-US" w:eastAsia="fi-FI"/>
              </w:rPr>
              <w:t>configuration</w:t>
            </w:r>
          </w:p>
          <w:p w14:paraId="6E5AB944"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B96329">
            <w:pPr>
              <w:pStyle w:val="TAH"/>
              <w:keepLines w:val="0"/>
              <w:rPr>
                <w:rFonts w:cs="Arial"/>
                <w:b w:val="0"/>
                <w:lang w:eastAsia="fi-FI"/>
              </w:rPr>
            </w:pPr>
            <w:r>
              <w:rPr>
                <w:rFonts w:cs="Arial"/>
                <w:b w:val="0"/>
                <w:lang w:val="fi-FI"/>
              </w:rPr>
              <w:t>No</w:t>
            </w:r>
          </w:p>
        </w:tc>
      </w:tr>
    </w:tbl>
    <w:p w14:paraId="4F7B2667" w14:textId="77777777" w:rsidR="00206646" w:rsidRDefault="00206646" w:rsidP="00B96329">
      <w:pPr>
        <w:pStyle w:val="40"/>
        <w:keepLines w:val="0"/>
        <w:rPr>
          <w:lang w:val="en-US"/>
        </w:rPr>
      </w:pPr>
      <w:r>
        <w:rPr>
          <w:lang w:val="en-US"/>
        </w:rPr>
        <w:lastRenderedPageBreak/>
        <w:t>6.1.4.2</w:t>
      </w:r>
      <w:r>
        <w:rPr>
          <w:lang w:val="en-US"/>
        </w:rPr>
        <w:tab/>
        <w:t>Maximum output power for DC</w:t>
      </w:r>
    </w:p>
    <w:p w14:paraId="427D27BE" w14:textId="77777777"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B96329">
            <w:pPr>
              <w:pStyle w:val="TAH"/>
              <w:keepLines w:val="0"/>
              <w:rPr>
                <w:rFonts w:eastAsia="Symbol" w:cs="Arial"/>
              </w:rPr>
            </w:pPr>
            <w:r>
              <w:rPr>
                <w:rFonts w:eastAsia="Symbol" w:cs="Arial"/>
              </w:rPr>
              <w:t>Power class 3</w:t>
            </w:r>
          </w:p>
          <w:p w14:paraId="75C52C7F" w14:textId="77777777"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B96329">
            <w:pPr>
              <w:pStyle w:val="TAH"/>
              <w:keepLines w:val="0"/>
              <w:rPr>
                <w:rFonts w:eastAsia="Symbol" w:cs="Arial"/>
              </w:rPr>
            </w:pPr>
            <w:r>
              <w:rPr>
                <w:rFonts w:eastAsia="Symbol" w:cs="Arial"/>
              </w:rPr>
              <w:t>Tolerance</w:t>
            </w:r>
          </w:p>
          <w:p w14:paraId="10FC749A" w14:textId="77777777" w:rsidR="00206646" w:rsidRDefault="00206646" w:rsidP="00B96329">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B96329">
            <w:pPr>
              <w:pStyle w:val="TAC"/>
              <w:keepLines w:val="0"/>
              <w:rPr>
                <w:rFonts w:eastAsia="Symbol" w:cs="Arial"/>
              </w:rPr>
            </w:pPr>
            <w:r>
              <w:rPr>
                <w:rFonts w:eastAsia="Symbol" w:cs="Arial"/>
              </w:rPr>
              <w:t>+2/-3</w:t>
            </w:r>
          </w:p>
        </w:tc>
      </w:tr>
    </w:tbl>
    <w:p w14:paraId="543697D8" w14:textId="77777777" w:rsidR="00206646" w:rsidRDefault="00206646" w:rsidP="00B96329">
      <w:pPr>
        <w:pStyle w:val="40"/>
        <w:keepLines w:val="0"/>
        <w:rPr>
          <w:lang w:val="en-US"/>
        </w:rPr>
      </w:pPr>
      <w:r>
        <w:rPr>
          <w:lang w:val="en-US"/>
        </w:rPr>
        <w:t>6.1.4.3</w:t>
      </w:r>
      <w:r>
        <w:rPr>
          <w:lang w:val="en-US"/>
        </w:rPr>
        <w:tab/>
        <w:t>Spurious emission band UE co-existence for DC</w:t>
      </w:r>
    </w:p>
    <w:p w14:paraId="4D6C0E49" w14:textId="77777777"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B96329">
      <w:pPr>
        <w:keepNext/>
        <w:rPr>
          <w:lang w:val="en-US"/>
        </w:rPr>
      </w:pPr>
    </w:p>
    <w:p w14:paraId="3B9D84C4" w14:textId="77777777" w:rsidR="00206646" w:rsidRDefault="00206646" w:rsidP="00B96329">
      <w:pPr>
        <w:pStyle w:val="40"/>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B33987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AD3C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DEB3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4C090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02357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5FBE7D55"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BBA89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10305E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CEECB2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7D79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A74EE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8B5FA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4E101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1F4A3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8E5888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8B29EC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782BB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98EF30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5BAA6D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2F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762A8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EBB5C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1571102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2BF8C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B9853E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C1CD5D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5C150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9F36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F6381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8D20F0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3567775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491E33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BC6F9D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6AA74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7205E0B3"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68A184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77CF4A6" w14:textId="77777777" w:rsidR="00206646" w:rsidRDefault="00206646" w:rsidP="00B96329">
      <w:pPr>
        <w:keepNext/>
        <w:rPr>
          <w:lang w:eastAsia="ja-JP"/>
        </w:rPr>
      </w:pPr>
    </w:p>
    <w:p w14:paraId="2FC2523B" w14:textId="77777777"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14:paraId="7DB3ABF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C0101E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3360392"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7EEA158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4FDC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CF8C6A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78B972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D8942D"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14:paraId="05F50FA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9F9F9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03D3C4"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8DC9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5B945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E57C99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B96329">
      <w:pPr>
        <w:keepNext/>
        <w:rPr>
          <w:lang w:eastAsia="zh-TW"/>
        </w:rPr>
      </w:pPr>
    </w:p>
    <w:p w14:paraId="4BA60566" w14:textId="77777777"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B96329">
      <w:pPr>
        <w:pStyle w:val="40"/>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14:paraId="04B47AF8"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36FCCCC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B96329">
      <w:pPr>
        <w:keepNext/>
        <w:rPr>
          <w:lang w:eastAsia="zh-TW"/>
        </w:rPr>
      </w:pPr>
    </w:p>
    <w:p w14:paraId="3035B1C7"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B96329">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EDBF5CE"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0127D59" w14:textId="77777777" w:rsidR="00206646" w:rsidRDefault="00206646" w:rsidP="00B96329">
      <w:pPr>
        <w:pStyle w:val="40"/>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405F9F2A"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2F69F450" w14:textId="77777777" w:rsidR="0088405B" w:rsidRDefault="0088405B" w:rsidP="00B96329">
      <w:pPr>
        <w:keepNext/>
        <w:rPr>
          <w:color w:val="0033CC"/>
          <w:lang w:eastAsia="zh-TW"/>
        </w:rPr>
      </w:pPr>
    </w:p>
    <w:p w14:paraId="0ECE63AD" w14:textId="77777777" w:rsidR="000C6659" w:rsidRDefault="000C6659" w:rsidP="00B96329">
      <w:pPr>
        <w:pStyle w:val="30"/>
        <w:rPr>
          <w:lang w:eastAsia="ja-JP"/>
        </w:rPr>
      </w:pPr>
      <w:bookmarkStart w:id="62" w:name="_Toc191064317"/>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62"/>
    </w:p>
    <w:p w14:paraId="1ED2A9AF" w14:textId="77777777" w:rsidR="000C6659" w:rsidRDefault="000C6659" w:rsidP="00B96329">
      <w:pPr>
        <w:pStyle w:val="40"/>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B96329">
            <w:pPr>
              <w:pStyle w:val="TAH"/>
              <w:keepLines w:val="0"/>
              <w:rPr>
                <w:rFonts w:cs="Arial"/>
                <w:lang w:val="en-US" w:eastAsia="fi-FI"/>
              </w:rPr>
            </w:pPr>
            <w:r>
              <w:rPr>
                <w:rFonts w:cs="Arial"/>
                <w:lang w:val="en-US" w:eastAsia="fi-FI"/>
              </w:rPr>
              <w:t>EN-DC</w:t>
            </w:r>
          </w:p>
          <w:p w14:paraId="3BF4C9E6" w14:textId="77777777"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B96329">
            <w:pPr>
              <w:pStyle w:val="TAH"/>
              <w:keepLines w:val="0"/>
              <w:rPr>
                <w:rFonts w:cs="Arial"/>
                <w:lang w:val="en-US" w:eastAsia="fi-FI"/>
              </w:rPr>
            </w:pPr>
            <w:r>
              <w:rPr>
                <w:rFonts w:cs="Arial"/>
                <w:lang w:val="en-US" w:eastAsia="fi-FI"/>
              </w:rPr>
              <w:t>Uplink EN-DC</w:t>
            </w:r>
          </w:p>
          <w:p w14:paraId="44BB08EC" w14:textId="77777777" w:rsidR="000C6659" w:rsidRDefault="000C6659" w:rsidP="00B96329">
            <w:pPr>
              <w:pStyle w:val="TAH"/>
              <w:keepLines w:val="0"/>
              <w:rPr>
                <w:rFonts w:cs="Arial"/>
                <w:lang w:val="en-US" w:eastAsia="fi-FI"/>
              </w:rPr>
            </w:pPr>
            <w:r>
              <w:rPr>
                <w:rFonts w:cs="Arial"/>
                <w:lang w:val="en-US" w:eastAsia="fi-FI"/>
              </w:rPr>
              <w:t>configuration</w:t>
            </w:r>
          </w:p>
          <w:p w14:paraId="56522531" w14:textId="77777777"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B96329">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B96329">
            <w:pPr>
              <w:pStyle w:val="TAH"/>
              <w:keepLines w:val="0"/>
              <w:rPr>
                <w:rFonts w:cs="Arial"/>
                <w:b w:val="0"/>
                <w:lang w:eastAsia="fi-FI"/>
              </w:rPr>
            </w:pPr>
            <w:r>
              <w:rPr>
                <w:rFonts w:cs="Arial"/>
                <w:b w:val="0"/>
                <w:lang w:val="fi-FI"/>
              </w:rPr>
              <w:t>No</w:t>
            </w:r>
          </w:p>
        </w:tc>
      </w:tr>
    </w:tbl>
    <w:p w14:paraId="1BCF1AE7" w14:textId="77777777" w:rsidR="000C6659" w:rsidRDefault="000C6659" w:rsidP="00B96329">
      <w:pPr>
        <w:pStyle w:val="40"/>
        <w:keepLines w:val="0"/>
        <w:rPr>
          <w:lang w:val="en-US"/>
        </w:rPr>
      </w:pPr>
      <w:r>
        <w:rPr>
          <w:lang w:val="en-US"/>
        </w:rPr>
        <w:t>6.1.5.2</w:t>
      </w:r>
      <w:r>
        <w:rPr>
          <w:lang w:val="en-US"/>
        </w:rPr>
        <w:tab/>
        <w:t>Maximum output power for DC</w:t>
      </w:r>
    </w:p>
    <w:p w14:paraId="7347D214" w14:textId="77777777"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B96329">
            <w:pPr>
              <w:pStyle w:val="TAH"/>
              <w:keepLines w:val="0"/>
              <w:rPr>
                <w:rFonts w:eastAsia="Symbol" w:cs="Arial"/>
              </w:rPr>
            </w:pPr>
            <w:r>
              <w:rPr>
                <w:rFonts w:eastAsia="Symbol" w:cs="Arial"/>
              </w:rPr>
              <w:t>Power class 3</w:t>
            </w:r>
          </w:p>
          <w:p w14:paraId="75ED1C0E" w14:textId="77777777"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B96329">
            <w:pPr>
              <w:pStyle w:val="TAH"/>
              <w:keepLines w:val="0"/>
              <w:rPr>
                <w:rFonts w:eastAsia="Symbol" w:cs="Arial"/>
              </w:rPr>
            </w:pPr>
            <w:r>
              <w:rPr>
                <w:rFonts w:eastAsia="Symbol" w:cs="Arial"/>
              </w:rPr>
              <w:t>Tolerance</w:t>
            </w:r>
          </w:p>
          <w:p w14:paraId="32D3DFA7" w14:textId="77777777" w:rsidR="000C6659" w:rsidRDefault="000C6659" w:rsidP="00B96329">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B96329">
            <w:pPr>
              <w:pStyle w:val="TAC"/>
              <w:keepLines w:val="0"/>
              <w:rPr>
                <w:rFonts w:eastAsia="Symbol" w:cs="Arial"/>
              </w:rPr>
            </w:pPr>
            <w:r>
              <w:rPr>
                <w:rFonts w:eastAsia="Symbol" w:cs="Arial"/>
              </w:rPr>
              <w:t>+2/-3</w:t>
            </w:r>
          </w:p>
        </w:tc>
      </w:tr>
    </w:tbl>
    <w:p w14:paraId="76CDDB3C" w14:textId="77777777" w:rsidR="000C6659" w:rsidRDefault="000C6659" w:rsidP="00B96329">
      <w:pPr>
        <w:keepNext/>
        <w:rPr>
          <w:lang w:val="en-US"/>
        </w:rPr>
      </w:pPr>
    </w:p>
    <w:p w14:paraId="52608C66" w14:textId="77777777" w:rsidR="000C6659" w:rsidRDefault="000C6659" w:rsidP="00B96329">
      <w:pPr>
        <w:pStyle w:val="40"/>
        <w:keepLines w:val="0"/>
        <w:rPr>
          <w:lang w:val="en-US"/>
        </w:rPr>
      </w:pPr>
      <w:r>
        <w:rPr>
          <w:lang w:val="en-US"/>
        </w:rPr>
        <w:t>6.1.5.3</w:t>
      </w:r>
      <w:r>
        <w:rPr>
          <w:lang w:val="en-US"/>
        </w:rPr>
        <w:tab/>
        <w:t>Spurious emission band UE co-existence for DC</w:t>
      </w:r>
    </w:p>
    <w:p w14:paraId="5CF70BC8" w14:textId="77777777"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B96329">
            <w:pPr>
              <w:keepNext/>
              <w:keepLines/>
              <w:spacing w:after="0"/>
              <w:jc w:val="center"/>
              <w:rPr>
                <w:rFonts w:ascii="Arial" w:hAnsi="Arial" w:cs="Arial"/>
                <w:sz w:val="18"/>
                <w:szCs w:val="16"/>
                <w:lang w:eastAsia="ja-JP"/>
              </w:rPr>
            </w:pPr>
          </w:p>
        </w:tc>
      </w:tr>
    </w:tbl>
    <w:p w14:paraId="5B4934E3" w14:textId="77777777" w:rsidR="000C6659" w:rsidRDefault="000C6659" w:rsidP="00B96329">
      <w:pPr>
        <w:keepNext/>
        <w:rPr>
          <w:lang w:val="en-US"/>
        </w:rPr>
      </w:pPr>
    </w:p>
    <w:p w14:paraId="227ECA06" w14:textId="77777777" w:rsidR="000C6659" w:rsidRDefault="000C6659" w:rsidP="00B96329">
      <w:pPr>
        <w:pStyle w:val="40"/>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7619E1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42651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5C1C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28E4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CE13B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A9208F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BCCA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F5535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03C9B6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B730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4CCCF2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34FD6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BE9AB7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F2FD7B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AA9C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5484A9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1619A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0D5B360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8C603E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57B801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26902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7754EB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41460E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C5691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63A9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615C18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8424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66B4B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2F0B8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4DACF8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FE83ADE"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031AB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C8640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5638F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0B6BE56F"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54D9BB4"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1236E2E" w14:textId="77777777" w:rsidR="000C6659" w:rsidRDefault="000C6659" w:rsidP="00B96329">
      <w:pPr>
        <w:keepNext/>
        <w:rPr>
          <w:lang w:eastAsia="ja-JP"/>
        </w:rPr>
      </w:pPr>
    </w:p>
    <w:p w14:paraId="17468F04" w14:textId="77777777"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B96329">
            <w:pPr>
              <w:pStyle w:val="TAN"/>
              <w:rPr>
                <w:rFonts w:cs="Arial"/>
                <w:szCs w:val="18"/>
                <w:lang w:eastAsia="en-GB"/>
              </w:rPr>
            </w:pPr>
            <w:r w:rsidRPr="00B96329">
              <w:rPr>
                <w:szCs w:val="18"/>
              </w:rPr>
              <w:lastRenderedPageBreak/>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14:paraId="4F4F662A" w14:textId="77777777" w:rsidR="000C6659" w:rsidRDefault="000C6659" w:rsidP="00B96329">
      <w:pPr>
        <w:keepNext/>
        <w:rPr>
          <w:lang w:eastAsia="ja-JP"/>
        </w:rPr>
      </w:pPr>
    </w:p>
    <w:p w14:paraId="340F2DA1" w14:textId="77777777"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14:paraId="604F3D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76BDEC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2A0D2C0"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1859F2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0D33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32D79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10082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01B1A0"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14:paraId="699480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FF734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6F1BA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B96329">
      <w:pPr>
        <w:keepNext/>
        <w:rPr>
          <w:lang w:eastAsia="zh-TW"/>
        </w:rPr>
      </w:pPr>
    </w:p>
    <w:p w14:paraId="56DE54CE" w14:textId="77777777"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B96329">
      <w:pPr>
        <w:pStyle w:val="40"/>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14:paraId="35FC71C4"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B96329">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2EB0DE8"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B96329">
      <w:pPr>
        <w:keepNext/>
        <w:rPr>
          <w:lang w:eastAsia="zh-TW"/>
        </w:rPr>
      </w:pPr>
    </w:p>
    <w:p w14:paraId="0C63F311"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0614B940"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B96329">
      <w:pPr>
        <w:keepNext/>
        <w:rPr>
          <w:lang w:eastAsia="zh-TW"/>
        </w:rPr>
      </w:pPr>
    </w:p>
    <w:p w14:paraId="46734AE0" w14:textId="77777777" w:rsidR="000C6659" w:rsidRDefault="000C6659" w:rsidP="00B96329">
      <w:pPr>
        <w:pStyle w:val="40"/>
        <w:rPr>
          <w:lang w:eastAsia="zh-TW"/>
        </w:rPr>
      </w:pPr>
      <w:r>
        <w:rPr>
          <w:lang w:eastAsia="ja-JP"/>
        </w:rPr>
        <w:lastRenderedPageBreak/>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B96329">
            <w:pPr>
              <w:pStyle w:val="TAH"/>
            </w:pPr>
            <w:r w:rsidRPr="00C37914">
              <w:t>UL band</w:t>
            </w:r>
          </w:p>
        </w:tc>
        <w:tc>
          <w:tcPr>
            <w:tcW w:w="736" w:type="dxa"/>
            <w:vMerge w:val="restart"/>
            <w:vAlign w:val="center"/>
          </w:tcPr>
          <w:p w14:paraId="661E00F9" w14:textId="77777777" w:rsidR="000C6659" w:rsidRPr="00C37914" w:rsidRDefault="000C6659" w:rsidP="00B96329">
            <w:pPr>
              <w:pStyle w:val="TAH"/>
            </w:pPr>
            <w:r w:rsidRPr="00C37914">
              <w:t>DL band</w:t>
            </w:r>
          </w:p>
        </w:tc>
        <w:tc>
          <w:tcPr>
            <w:tcW w:w="820" w:type="dxa"/>
            <w:vAlign w:val="center"/>
          </w:tcPr>
          <w:p w14:paraId="28183F6D" w14:textId="77777777" w:rsidR="000C6659" w:rsidRPr="00C37914" w:rsidRDefault="000C6659" w:rsidP="00B96329">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B96329">
            <w:pPr>
              <w:pStyle w:val="TAH"/>
            </w:pPr>
            <w:r w:rsidRPr="00C37914">
              <w:t>UL BW</w:t>
            </w:r>
          </w:p>
        </w:tc>
        <w:tc>
          <w:tcPr>
            <w:tcW w:w="844" w:type="dxa"/>
            <w:vAlign w:val="center"/>
          </w:tcPr>
          <w:p w14:paraId="2C4C83B7" w14:textId="77777777" w:rsidR="000C6659" w:rsidRPr="00C37914" w:rsidRDefault="000C6659" w:rsidP="00B96329">
            <w:pPr>
              <w:pStyle w:val="TAH"/>
            </w:pPr>
            <w:r w:rsidRPr="00C37914">
              <w:t>SCS of UL band</w:t>
            </w:r>
          </w:p>
        </w:tc>
        <w:tc>
          <w:tcPr>
            <w:tcW w:w="1809" w:type="dxa"/>
            <w:vAlign w:val="center"/>
          </w:tcPr>
          <w:p w14:paraId="0E65C845" w14:textId="77777777" w:rsidR="000C6659" w:rsidRPr="00C37914" w:rsidRDefault="000C6659" w:rsidP="00B96329">
            <w:pPr>
              <w:pStyle w:val="TAH"/>
            </w:pPr>
            <w:r w:rsidRPr="00C37914">
              <w:t>UL RB Allocation</w:t>
            </w:r>
          </w:p>
        </w:tc>
        <w:tc>
          <w:tcPr>
            <w:tcW w:w="820" w:type="dxa"/>
            <w:vAlign w:val="center"/>
          </w:tcPr>
          <w:p w14:paraId="71C0A8CC" w14:textId="77777777" w:rsidR="000C6659" w:rsidRPr="00C37914" w:rsidRDefault="000C6659" w:rsidP="00B96329">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B96329">
            <w:pPr>
              <w:pStyle w:val="TAH"/>
            </w:pPr>
            <w:r w:rsidRPr="00C37914">
              <w:t>DL BW</w:t>
            </w:r>
          </w:p>
        </w:tc>
        <w:tc>
          <w:tcPr>
            <w:tcW w:w="713" w:type="dxa"/>
            <w:vAlign w:val="center"/>
          </w:tcPr>
          <w:p w14:paraId="56E49539" w14:textId="77777777" w:rsidR="000C6659" w:rsidRPr="00C37914" w:rsidRDefault="000C6659" w:rsidP="00B96329">
            <w:pPr>
              <w:pStyle w:val="TAH"/>
            </w:pPr>
            <w:r w:rsidRPr="00C37914">
              <w:t>MSD</w:t>
            </w:r>
          </w:p>
        </w:tc>
        <w:tc>
          <w:tcPr>
            <w:tcW w:w="1333" w:type="dxa"/>
            <w:vMerge w:val="restart"/>
            <w:vAlign w:val="center"/>
          </w:tcPr>
          <w:p w14:paraId="1A3D95F5" w14:textId="77777777" w:rsidR="000C6659" w:rsidRPr="00C37914" w:rsidRDefault="000C6659" w:rsidP="00B96329">
            <w:pPr>
              <w:pStyle w:val="TAH"/>
            </w:pPr>
            <w:r w:rsidRPr="00C37914">
              <w:t>Cross-band</w:t>
            </w:r>
          </w:p>
          <w:p w14:paraId="47AEA135" w14:textId="77777777" w:rsidR="000C6659" w:rsidRPr="00C37914" w:rsidRDefault="000C6659" w:rsidP="00B96329">
            <w:pPr>
              <w:pStyle w:val="TAH"/>
            </w:pPr>
            <w:r w:rsidRPr="00C37914">
              <w:t>Interference</w:t>
            </w:r>
          </w:p>
          <w:p w14:paraId="116B59DB" w14:textId="77777777" w:rsidR="000C6659" w:rsidRPr="00C37914" w:rsidRDefault="000C6659" w:rsidP="00B96329">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B96329">
            <w:pPr>
              <w:pStyle w:val="TAH"/>
              <w:rPr>
                <w:bCs/>
              </w:rPr>
            </w:pPr>
          </w:p>
        </w:tc>
        <w:tc>
          <w:tcPr>
            <w:tcW w:w="736" w:type="dxa"/>
            <w:vMerge/>
            <w:vAlign w:val="center"/>
          </w:tcPr>
          <w:p w14:paraId="1706A421" w14:textId="77777777" w:rsidR="000C6659" w:rsidRPr="00C37914" w:rsidRDefault="000C6659" w:rsidP="00B96329">
            <w:pPr>
              <w:pStyle w:val="TAH"/>
              <w:rPr>
                <w:bCs/>
              </w:rPr>
            </w:pPr>
          </w:p>
        </w:tc>
        <w:tc>
          <w:tcPr>
            <w:tcW w:w="820" w:type="dxa"/>
            <w:vAlign w:val="center"/>
          </w:tcPr>
          <w:p w14:paraId="74D334BE" w14:textId="77777777" w:rsidR="000C6659" w:rsidRPr="00C37914" w:rsidRDefault="000C6659" w:rsidP="00B96329">
            <w:pPr>
              <w:pStyle w:val="TAH"/>
            </w:pPr>
            <w:r w:rsidRPr="00C37914">
              <w:t>(MHz)</w:t>
            </w:r>
          </w:p>
        </w:tc>
        <w:tc>
          <w:tcPr>
            <w:tcW w:w="770" w:type="dxa"/>
            <w:vAlign w:val="center"/>
          </w:tcPr>
          <w:p w14:paraId="659B440C" w14:textId="77777777" w:rsidR="000C6659" w:rsidRPr="00C37914" w:rsidRDefault="000C6659" w:rsidP="00B96329">
            <w:pPr>
              <w:pStyle w:val="TAH"/>
            </w:pPr>
            <w:r w:rsidRPr="00C37914">
              <w:t>(MHz)</w:t>
            </w:r>
          </w:p>
        </w:tc>
        <w:tc>
          <w:tcPr>
            <w:tcW w:w="844" w:type="dxa"/>
            <w:vAlign w:val="center"/>
          </w:tcPr>
          <w:p w14:paraId="108E7746" w14:textId="77777777" w:rsidR="000C6659" w:rsidRPr="00C37914" w:rsidRDefault="000C6659" w:rsidP="00B96329">
            <w:pPr>
              <w:pStyle w:val="TAH"/>
            </w:pPr>
            <w:r w:rsidRPr="00C37914">
              <w:t>(kHz)</w:t>
            </w:r>
          </w:p>
        </w:tc>
        <w:tc>
          <w:tcPr>
            <w:tcW w:w="1809" w:type="dxa"/>
            <w:vAlign w:val="center"/>
          </w:tcPr>
          <w:p w14:paraId="44827605" w14:textId="77777777" w:rsidR="000C6659" w:rsidRPr="00C37914" w:rsidRDefault="000C6659" w:rsidP="00B96329">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B96329">
            <w:pPr>
              <w:pStyle w:val="TAH"/>
            </w:pPr>
            <w:r w:rsidRPr="00C37914">
              <w:t>(MHz)</w:t>
            </w:r>
          </w:p>
        </w:tc>
        <w:tc>
          <w:tcPr>
            <w:tcW w:w="770" w:type="dxa"/>
            <w:vAlign w:val="center"/>
          </w:tcPr>
          <w:p w14:paraId="1B1F6546" w14:textId="77777777" w:rsidR="000C6659" w:rsidRPr="00C37914" w:rsidRDefault="000C6659" w:rsidP="00B96329">
            <w:pPr>
              <w:pStyle w:val="TAH"/>
            </w:pPr>
            <w:r w:rsidRPr="00C37914">
              <w:t>(MHz)</w:t>
            </w:r>
          </w:p>
        </w:tc>
        <w:tc>
          <w:tcPr>
            <w:tcW w:w="713" w:type="dxa"/>
            <w:vAlign w:val="center"/>
          </w:tcPr>
          <w:p w14:paraId="1E7CE282" w14:textId="77777777" w:rsidR="000C6659" w:rsidRPr="00C37914" w:rsidRDefault="000C6659" w:rsidP="00B96329">
            <w:pPr>
              <w:pStyle w:val="TAH"/>
            </w:pPr>
            <w:r w:rsidRPr="00C37914">
              <w:t>(dB)</w:t>
            </w:r>
          </w:p>
        </w:tc>
        <w:tc>
          <w:tcPr>
            <w:tcW w:w="1333" w:type="dxa"/>
            <w:vMerge/>
            <w:vAlign w:val="center"/>
          </w:tcPr>
          <w:p w14:paraId="380A51EB" w14:textId="77777777" w:rsidR="000C6659" w:rsidRPr="00C37914" w:rsidRDefault="000C6659" w:rsidP="00B96329">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B96329">
            <w:pPr>
              <w:pStyle w:val="TAC"/>
            </w:pPr>
            <w:r>
              <w:rPr>
                <w:rFonts w:cs="Arial"/>
              </w:rPr>
              <w:t>68</w:t>
            </w:r>
          </w:p>
        </w:tc>
        <w:tc>
          <w:tcPr>
            <w:tcW w:w="736" w:type="dxa"/>
            <w:vAlign w:val="center"/>
          </w:tcPr>
          <w:p w14:paraId="6933D00E" w14:textId="77777777" w:rsidR="000C6659" w:rsidRPr="00C37914" w:rsidRDefault="000C6659" w:rsidP="00B96329">
            <w:pPr>
              <w:pStyle w:val="TAC"/>
            </w:pPr>
            <w:r>
              <w:rPr>
                <w:rFonts w:cs="Arial"/>
              </w:rPr>
              <w:t>n20</w:t>
            </w:r>
          </w:p>
        </w:tc>
        <w:tc>
          <w:tcPr>
            <w:tcW w:w="820" w:type="dxa"/>
            <w:vAlign w:val="center"/>
          </w:tcPr>
          <w:p w14:paraId="03C1900B" w14:textId="77777777"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B96329">
            <w:pPr>
              <w:pStyle w:val="TAC"/>
            </w:pPr>
            <w:r>
              <w:rPr>
                <w:rFonts w:cs="Arial"/>
                <w:szCs w:val="18"/>
              </w:rPr>
              <w:t>15</w:t>
            </w:r>
          </w:p>
        </w:tc>
        <w:tc>
          <w:tcPr>
            <w:tcW w:w="844" w:type="dxa"/>
            <w:vAlign w:val="center"/>
          </w:tcPr>
          <w:p w14:paraId="5862B4D2" w14:textId="77777777" w:rsidR="000C6659" w:rsidRPr="00C37914" w:rsidRDefault="000C6659" w:rsidP="00B96329">
            <w:pPr>
              <w:pStyle w:val="TAC"/>
            </w:pPr>
            <w:r w:rsidRPr="00790B6C">
              <w:rPr>
                <w:rFonts w:cs="Arial"/>
                <w:szCs w:val="18"/>
              </w:rPr>
              <w:t>15</w:t>
            </w:r>
          </w:p>
        </w:tc>
        <w:tc>
          <w:tcPr>
            <w:tcW w:w="1809" w:type="dxa"/>
            <w:noWrap/>
            <w:vAlign w:val="center"/>
          </w:tcPr>
          <w:p w14:paraId="5DBFC5B6" w14:textId="77777777" w:rsidR="000C6659" w:rsidRPr="00C37914" w:rsidRDefault="000C6659" w:rsidP="00B96329">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B96329">
            <w:pPr>
              <w:pStyle w:val="TAC"/>
            </w:pPr>
            <w:r>
              <w:rPr>
                <w:rFonts w:cs="Arial"/>
                <w:szCs w:val="18"/>
              </w:rPr>
              <w:t>793.5</w:t>
            </w:r>
          </w:p>
        </w:tc>
        <w:tc>
          <w:tcPr>
            <w:tcW w:w="770" w:type="dxa"/>
            <w:noWrap/>
            <w:vAlign w:val="center"/>
          </w:tcPr>
          <w:p w14:paraId="1BA5F30B" w14:textId="77777777" w:rsidR="000C6659" w:rsidRPr="00C37914" w:rsidRDefault="000C6659" w:rsidP="00B96329">
            <w:pPr>
              <w:pStyle w:val="TAC"/>
            </w:pPr>
            <w:r w:rsidRPr="00790B6C">
              <w:rPr>
                <w:rFonts w:cs="Arial"/>
                <w:szCs w:val="18"/>
              </w:rPr>
              <w:t>5</w:t>
            </w:r>
          </w:p>
        </w:tc>
        <w:tc>
          <w:tcPr>
            <w:tcW w:w="713" w:type="dxa"/>
            <w:noWrap/>
            <w:vAlign w:val="center"/>
          </w:tcPr>
          <w:p w14:paraId="4869BC6B" w14:textId="77777777" w:rsidR="000C6659" w:rsidRPr="00C37914" w:rsidRDefault="000C6659" w:rsidP="00B96329">
            <w:pPr>
              <w:pStyle w:val="TAC"/>
              <w:rPr>
                <w:bCs/>
              </w:rPr>
            </w:pPr>
            <w:r>
              <w:rPr>
                <w:rFonts w:cs="Arial"/>
                <w:szCs w:val="18"/>
              </w:rPr>
              <w:t>5.7</w:t>
            </w:r>
          </w:p>
        </w:tc>
        <w:tc>
          <w:tcPr>
            <w:tcW w:w="1333" w:type="dxa"/>
            <w:vAlign w:val="center"/>
          </w:tcPr>
          <w:p w14:paraId="1B6E4365" w14:textId="77777777" w:rsidR="000C6659" w:rsidRPr="00C37914" w:rsidRDefault="000C6659" w:rsidP="00B96329">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B96329">
      <w:pPr>
        <w:keepNext/>
        <w:rPr>
          <w:rFonts w:eastAsia="Malgun Gothic"/>
          <w:lang w:eastAsia="ko-KR"/>
        </w:rPr>
      </w:pPr>
    </w:p>
    <w:p w14:paraId="0A1ACD32" w14:textId="77777777" w:rsidR="000C6659" w:rsidRDefault="000C6659" w:rsidP="00B96329">
      <w:pPr>
        <w:pStyle w:val="30"/>
        <w:rPr>
          <w:lang w:eastAsia="ja-JP"/>
        </w:rPr>
      </w:pPr>
      <w:bookmarkStart w:id="63" w:name="_Toc191064318"/>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63"/>
    </w:p>
    <w:p w14:paraId="413EBCFF" w14:textId="77777777" w:rsidR="000C6659" w:rsidRDefault="000C6659" w:rsidP="00B96329">
      <w:pPr>
        <w:pStyle w:val="40"/>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B96329">
            <w:pPr>
              <w:pStyle w:val="TAH"/>
              <w:rPr>
                <w:rFonts w:cs="Arial"/>
                <w:lang w:val="en-US" w:eastAsia="fi-FI"/>
              </w:rPr>
            </w:pPr>
            <w:r>
              <w:rPr>
                <w:rFonts w:cs="Arial"/>
                <w:lang w:val="en-US" w:eastAsia="fi-FI"/>
              </w:rPr>
              <w:t>EN-DC</w:t>
            </w:r>
          </w:p>
          <w:p w14:paraId="0EEB727C" w14:textId="77777777"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B96329">
            <w:pPr>
              <w:pStyle w:val="TAH"/>
              <w:rPr>
                <w:rFonts w:cs="Arial"/>
                <w:lang w:val="en-US" w:eastAsia="fi-FI"/>
              </w:rPr>
            </w:pPr>
            <w:r>
              <w:rPr>
                <w:rFonts w:cs="Arial"/>
                <w:lang w:val="en-US" w:eastAsia="fi-FI"/>
              </w:rPr>
              <w:t>Uplink EN-DC</w:t>
            </w:r>
          </w:p>
          <w:p w14:paraId="330666E9" w14:textId="77777777" w:rsidR="000C6659" w:rsidRDefault="000C6659" w:rsidP="00B96329">
            <w:pPr>
              <w:pStyle w:val="TAH"/>
              <w:rPr>
                <w:rFonts w:cs="Arial"/>
                <w:lang w:val="en-US" w:eastAsia="fi-FI"/>
              </w:rPr>
            </w:pPr>
            <w:r>
              <w:rPr>
                <w:rFonts w:cs="Arial"/>
                <w:lang w:val="en-US" w:eastAsia="fi-FI"/>
              </w:rPr>
              <w:t>configuration</w:t>
            </w:r>
          </w:p>
          <w:p w14:paraId="17A6D82E" w14:textId="77777777"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B96329">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B96329">
            <w:pPr>
              <w:pStyle w:val="TAH"/>
              <w:rPr>
                <w:rFonts w:cs="Arial"/>
                <w:b w:val="0"/>
                <w:lang w:eastAsia="fi-FI"/>
              </w:rPr>
            </w:pPr>
            <w:r>
              <w:rPr>
                <w:rFonts w:cs="Arial"/>
                <w:b w:val="0"/>
                <w:lang w:val="fi-FI"/>
              </w:rPr>
              <w:t>No</w:t>
            </w:r>
          </w:p>
        </w:tc>
      </w:tr>
    </w:tbl>
    <w:p w14:paraId="2EDBE31B" w14:textId="77777777" w:rsidR="000C6659" w:rsidRDefault="000C6659" w:rsidP="00B96329">
      <w:pPr>
        <w:pStyle w:val="40"/>
        <w:keepLines w:val="0"/>
        <w:rPr>
          <w:lang w:val="en-US"/>
        </w:rPr>
      </w:pPr>
      <w:r>
        <w:rPr>
          <w:lang w:val="en-US"/>
        </w:rPr>
        <w:t>6.1.6.2</w:t>
      </w:r>
      <w:r>
        <w:rPr>
          <w:lang w:val="en-US"/>
        </w:rPr>
        <w:tab/>
        <w:t>Maximum output power for DC</w:t>
      </w:r>
    </w:p>
    <w:p w14:paraId="44A43FF3" w14:textId="77777777"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B96329">
            <w:pPr>
              <w:pStyle w:val="TAH"/>
              <w:rPr>
                <w:rFonts w:eastAsia="Symbol" w:cs="Arial"/>
              </w:rPr>
            </w:pPr>
            <w:r>
              <w:rPr>
                <w:rFonts w:eastAsia="Symbol" w:cs="Arial"/>
              </w:rPr>
              <w:t>Power class 3</w:t>
            </w:r>
          </w:p>
          <w:p w14:paraId="4B6ABD55" w14:textId="77777777"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B96329">
            <w:pPr>
              <w:pStyle w:val="TAH"/>
              <w:rPr>
                <w:rFonts w:eastAsia="Symbol" w:cs="Arial"/>
              </w:rPr>
            </w:pPr>
            <w:r>
              <w:rPr>
                <w:rFonts w:eastAsia="Symbol" w:cs="Arial"/>
              </w:rPr>
              <w:t>Tolerance</w:t>
            </w:r>
          </w:p>
          <w:p w14:paraId="47F53D2B" w14:textId="77777777" w:rsidR="000C6659" w:rsidRDefault="000C6659" w:rsidP="00B96329">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B96329">
            <w:pPr>
              <w:pStyle w:val="TAC"/>
              <w:keepLines w:val="0"/>
              <w:rPr>
                <w:rFonts w:eastAsia="Symbol" w:cs="Arial"/>
              </w:rPr>
            </w:pPr>
            <w:r>
              <w:rPr>
                <w:rFonts w:eastAsia="Symbol" w:cs="Arial"/>
              </w:rPr>
              <w:t>+2/-3</w:t>
            </w:r>
          </w:p>
        </w:tc>
      </w:tr>
    </w:tbl>
    <w:p w14:paraId="740B3958" w14:textId="77777777" w:rsidR="000C6659" w:rsidRDefault="000C6659" w:rsidP="00B96329">
      <w:pPr>
        <w:pStyle w:val="40"/>
        <w:keepLines w:val="0"/>
        <w:rPr>
          <w:lang w:val="en-US"/>
        </w:rPr>
      </w:pPr>
      <w:r>
        <w:rPr>
          <w:lang w:val="en-US"/>
        </w:rPr>
        <w:t>6.1.6.3</w:t>
      </w:r>
      <w:r>
        <w:rPr>
          <w:lang w:val="en-US"/>
        </w:rPr>
        <w:tab/>
        <w:t>Spurious emission band UE co-existence for DC</w:t>
      </w:r>
    </w:p>
    <w:p w14:paraId="6DA3E6F8" w14:textId="77777777"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B96329">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5A32455" w14:textId="77777777" w:rsidR="000C6659" w:rsidRPr="00756291" w:rsidRDefault="000C6659" w:rsidP="00B96329">
            <w:pPr>
              <w:pStyle w:val="TAN"/>
            </w:pPr>
            <w:r w:rsidRPr="00756291">
              <w:t>NOTE 2</w:t>
            </w:r>
            <w:r>
              <w:t>5</w:t>
            </w:r>
            <w:r w:rsidRPr="00756291">
              <w:t>: For these adjacent bands, the emission limit could imply risk of harmful interference to UE(s) operating in the protected operating band.</w:t>
            </w:r>
          </w:p>
          <w:p w14:paraId="1EB5A7B9" w14:textId="77777777" w:rsidR="000C6659" w:rsidRPr="00D807E2" w:rsidRDefault="000C6659" w:rsidP="00B96329">
            <w:pPr>
              <w:pStyle w:val="TAN"/>
              <w:rPr>
                <w:rFonts w:cs="Arial"/>
                <w:szCs w:val="18"/>
              </w:rPr>
            </w:pPr>
          </w:p>
        </w:tc>
      </w:tr>
    </w:tbl>
    <w:p w14:paraId="4DC8E3B7" w14:textId="77777777" w:rsidR="000C6659" w:rsidRDefault="000C6659" w:rsidP="00B96329">
      <w:pPr>
        <w:keepNext/>
        <w:rPr>
          <w:lang w:val="en-US"/>
        </w:rPr>
      </w:pPr>
    </w:p>
    <w:p w14:paraId="2ED4C916" w14:textId="77777777" w:rsidR="000C6659" w:rsidRDefault="000C6659" w:rsidP="00B96329">
      <w:pPr>
        <w:pStyle w:val="40"/>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111F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9FEAC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B4058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A0223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F4CC36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656EFB4A"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03B0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17C39E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4D7235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E14237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A2A03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EA53F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AA35A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1FF1E7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E8D6AD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47B8D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8B76B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0F96F3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665249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5CAA0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5261D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38072A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34E137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92C8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F903A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8386EBF"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89244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42D40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8CDB90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7405E9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B3BC79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09DD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8B59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076A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3555C774"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6D17E70"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69E3F64" w14:textId="77777777" w:rsidR="000C6659" w:rsidRDefault="000C6659" w:rsidP="00B96329">
      <w:pPr>
        <w:keepNext/>
        <w:rPr>
          <w:lang w:eastAsia="ja-JP"/>
        </w:rPr>
      </w:pPr>
    </w:p>
    <w:p w14:paraId="1FF2968D" w14:textId="77777777"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14:paraId="78ECC69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24CD8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E03F566"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BADCD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F71C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DD450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5C5CC6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E52F84"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14:paraId="150B48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6DF2C2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F9E250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B96329">
      <w:pPr>
        <w:keepNext/>
        <w:rPr>
          <w:lang w:eastAsia="zh-TW"/>
        </w:rPr>
      </w:pPr>
    </w:p>
    <w:p w14:paraId="0F7FC06D" w14:textId="77777777"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B96329">
      <w:pPr>
        <w:pStyle w:val="40"/>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14:paraId="41A9C086"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B96329">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78FC1672"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B96329">
      <w:pPr>
        <w:keepNext/>
        <w:rPr>
          <w:lang w:eastAsia="zh-TW"/>
        </w:rPr>
      </w:pPr>
    </w:p>
    <w:p w14:paraId="7574722A"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B96329">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C3835BE"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B96329">
      <w:pPr>
        <w:keepNext/>
        <w:rPr>
          <w:lang w:eastAsia="zh-TW"/>
        </w:rPr>
      </w:pPr>
    </w:p>
    <w:p w14:paraId="798C1223" w14:textId="77777777" w:rsidR="000C6659" w:rsidRDefault="000C6659" w:rsidP="00B96329">
      <w:pPr>
        <w:pStyle w:val="40"/>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B96329">
      <w:pPr>
        <w:keepNext/>
        <w:rPr>
          <w:lang w:eastAsia="zh-TW"/>
        </w:rPr>
      </w:pPr>
    </w:p>
    <w:p w14:paraId="1AAFD888" w14:textId="77777777" w:rsidR="00C75016" w:rsidRDefault="00C75016" w:rsidP="00B96329">
      <w:pPr>
        <w:pStyle w:val="30"/>
        <w:rPr>
          <w:lang w:eastAsia="ja-JP"/>
        </w:rPr>
      </w:pPr>
      <w:bookmarkStart w:id="64" w:name="_Toc191064319"/>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64"/>
    </w:p>
    <w:p w14:paraId="67129D10" w14:textId="77777777" w:rsidR="00C75016" w:rsidRDefault="00C75016" w:rsidP="00B96329">
      <w:pPr>
        <w:pStyle w:val="40"/>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B96329">
            <w:pPr>
              <w:pStyle w:val="TAH"/>
              <w:keepLines w:val="0"/>
              <w:rPr>
                <w:rFonts w:cs="Arial"/>
                <w:lang w:val="en-US" w:eastAsia="fi-FI"/>
              </w:rPr>
            </w:pPr>
            <w:r>
              <w:rPr>
                <w:rFonts w:cs="Arial"/>
                <w:lang w:val="en-US" w:eastAsia="fi-FI"/>
              </w:rPr>
              <w:t>EN-DC</w:t>
            </w:r>
          </w:p>
          <w:p w14:paraId="564437D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B96329">
            <w:pPr>
              <w:pStyle w:val="TAH"/>
              <w:keepLines w:val="0"/>
              <w:rPr>
                <w:rFonts w:cs="Arial"/>
                <w:lang w:val="en-US" w:eastAsia="fi-FI"/>
              </w:rPr>
            </w:pPr>
            <w:r>
              <w:rPr>
                <w:rFonts w:cs="Arial"/>
                <w:lang w:val="en-US" w:eastAsia="fi-FI"/>
              </w:rPr>
              <w:t>Uplink EN-DC</w:t>
            </w:r>
          </w:p>
          <w:p w14:paraId="22E2CE06" w14:textId="77777777" w:rsidR="00C75016" w:rsidRDefault="00C75016" w:rsidP="00B96329">
            <w:pPr>
              <w:pStyle w:val="TAH"/>
              <w:keepLines w:val="0"/>
              <w:rPr>
                <w:rFonts w:cs="Arial"/>
                <w:lang w:val="en-US" w:eastAsia="fi-FI"/>
              </w:rPr>
            </w:pPr>
            <w:r>
              <w:rPr>
                <w:rFonts w:cs="Arial"/>
                <w:lang w:val="en-US" w:eastAsia="fi-FI"/>
              </w:rPr>
              <w:t>configuration</w:t>
            </w:r>
          </w:p>
          <w:p w14:paraId="72068BAD"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B96329">
            <w:pPr>
              <w:pStyle w:val="TAH"/>
              <w:keepLines w:val="0"/>
              <w:rPr>
                <w:rFonts w:cs="Arial"/>
                <w:b w:val="0"/>
                <w:lang w:eastAsia="fi-FI"/>
              </w:rPr>
            </w:pPr>
            <w:r>
              <w:rPr>
                <w:rFonts w:cs="Arial"/>
                <w:b w:val="0"/>
                <w:lang w:val="fi-FI"/>
              </w:rPr>
              <w:t>No</w:t>
            </w:r>
          </w:p>
        </w:tc>
      </w:tr>
    </w:tbl>
    <w:p w14:paraId="0F0EF670" w14:textId="77777777" w:rsidR="00C75016" w:rsidRDefault="00C75016" w:rsidP="00B96329">
      <w:pPr>
        <w:pStyle w:val="40"/>
        <w:keepLines w:val="0"/>
        <w:rPr>
          <w:lang w:val="en-US"/>
        </w:rPr>
      </w:pPr>
      <w:r>
        <w:rPr>
          <w:lang w:val="en-US"/>
        </w:rPr>
        <w:t>6.1.7.2</w:t>
      </w:r>
      <w:r>
        <w:rPr>
          <w:lang w:val="en-US"/>
        </w:rPr>
        <w:tab/>
        <w:t>Maximum output power for DC</w:t>
      </w:r>
    </w:p>
    <w:p w14:paraId="4C10DC43" w14:textId="77777777"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B96329">
            <w:pPr>
              <w:pStyle w:val="TAH"/>
              <w:keepLines w:val="0"/>
              <w:rPr>
                <w:rFonts w:eastAsia="Symbol" w:cs="Arial"/>
              </w:rPr>
            </w:pPr>
            <w:r>
              <w:rPr>
                <w:rFonts w:eastAsia="Symbol" w:cs="Arial"/>
              </w:rPr>
              <w:t>Power class 3</w:t>
            </w:r>
          </w:p>
          <w:p w14:paraId="21E9141A"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B96329">
            <w:pPr>
              <w:pStyle w:val="TAH"/>
              <w:keepLines w:val="0"/>
              <w:rPr>
                <w:rFonts w:eastAsia="Symbol" w:cs="Arial"/>
              </w:rPr>
            </w:pPr>
            <w:r>
              <w:rPr>
                <w:rFonts w:eastAsia="Symbol" w:cs="Arial"/>
              </w:rPr>
              <w:t>Tolerance</w:t>
            </w:r>
          </w:p>
          <w:p w14:paraId="06E81746" w14:textId="77777777" w:rsidR="00C75016" w:rsidRDefault="00C75016" w:rsidP="00B96329">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B96329">
            <w:pPr>
              <w:pStyle w:val="TAC"/>
              <w:keepLines w:val="0"/>
              <w:rPr>
                <w:rFonts w:eastAsia="Symbol" w:cs="Arial"/>
              </w:rPr>
            </w:pPr>
            <w:r>
              <w:rPr>
                <w:rFonts w:eastAsia="Symbol" w:cs="Arial"/>
              </w:rPr>
              <w:t>+2/-3</w:t>
            </w:r>
          </w:p>
        </w:tc>
      </w:tr>
    </w:tbl>
    <w:p w14:paraId="45E8BE4E" w14:textId="77777777" w:rsidR="00C75016" w:rsidRDefault="00C75016" w:rsidP="00B96329">
      <w:pPr>
        <w:pStyle w:val="40"/>
        <w:keepLines w:val="0"/>
        <w:rPr>
          <w:lang w:val="en-US"/>
        </w:rPr>
      </w:pPr>
      <w:r>
        <w:rPr>
          <w:lang w:val="en-US"/>
        </w:rPr>
        <w:t>6.1.7.3</w:t>
      </w:r>
      <w:r>
        <w:rPr>
          <w:lang w:val="en-US"/>
        </w:rPr>
        <w:tab/>
        <w:t>Spurious emission band UE co-existence for DC</w:t>
      </w:r>
    </w:p>
    <w:p w14:paraId="0CD98E61" w14:textId="77777777"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B96329">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B96329">
            <w:pPr>
              <w:keepNext/>
              <w:keepLines/>
              <w:widowControl w:val="0"/>
              <w:spacing w:after="0"/>
              <w:jc w:val="both"/>
              <w:rPr>
                <w:rFonts w:ascii="Arial" w:hAnsi="Arial" w:cs="Arial"/>
                <w:sz w:val="18"/>
                <w:szCs w:val="18"/>
                <w:lang w:eastAsia="zh-TW"/>
              </w:rPr>
            </w:pPr>
          </w:p>
        </w:tc>
      </w:tr>
    </w:tbl>
    <w:p w14:paraId="70CB9FB2" w14:textId="77777777" w:rsidR="00C75016" w:rsidRDefault="00C75016" w:rsidP="00B96329">
      <w:pPr>
        <w:keepNext/>
        <w:rPr>
          <w:lang w:val="en-US"/>
        </w:rPr>
      </w:pPr>
    </w:p>
    <w:p w14:paraId="4EBA5F9B" w14:textId="77777777" w:rsidR="00C75016" w:rsidRDefault="00C75016" w:rsidP="00B96329">
      <w:pPr>
        <w:pStyle w:val="40"/>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0E4657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D8099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C907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A9507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81AA6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19CDBB0"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4BA1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982CF8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E7C53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F6DFC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7F306E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D3F5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548C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F4BAD4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94832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1D6DF1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B38E8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6820CA3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C9FEC5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BAC5F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305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37E666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1302961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051DB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1B921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A97EC6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7539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22009E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29D6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08A2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39B6C"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A61C16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45D0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86B2B9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8E3BEA6" w14:textId="77777777"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415BA26"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3B5CD41A" w14:textId="77777777" w:rsidR="00C75016" w:rsidRPr="001D31EE" w:rsidRDefault="00C75016" w:rsidP="00B96329">
      <w:pPr>
        <w:keepNext/>
        <w:rPr>
          <w:lang w:eastAsia="zh-TW"/>
        </w:rPr>
      </w:pPr>
    </w:p>
    <w:p w14:paraId="7341C262" w14:textId="77777777"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14:paraId="3413C3A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CF4BD6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652D9E"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F697E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285D4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6DFD8E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C68C35"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14:paraId="787C8E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B2A54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B2A3A6"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5D12A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917CB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B96329">
      <w:pPr>
        <w:keepNext/>
        <w:rPr>
          <w:lang w:eastAsia="zh-TW"/>
        </w:rPr>
      </w:pPr>
    </w:p>
    <w:p w14:paraId="62757D29" w14:textId="77777777"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B96329">
      <w:pPr>
        <w:pStyle w:val="40"/>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14:paraId="713647F1"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B96329">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695DA0A0"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B96329">
      <w:pPr>
        <w:keepNext/>
        <w:rPr>
          <w:lang w:eastAsia="zh-TW"/>
        </w:rPr>
      </w:pPr>
    </w:p>
    <w:p w14:paraId="0B924BB6"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2E4764"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B96329">
      <w:pPr>
        <w:keepNext/>
        <w:rPr>
          <w:lang w:eastAsia="zh-TW"/>
        </w:rPr>
      </w:pPr>
    </w:p>
    <w:p w14:paraId="56C5637C" w14:textId="77777777" w:rsidR="00C75016" w:rsidRDefault="00C75016" w:rsidP="00B96329">
      <w:pPr>
        <w:pStyle w:val="40"/>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B96329">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B96329">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B96329">
            <w:pPr>
              <w:pStyle w:val="TAC"/>
              <w:rPr>
                <w:bCs/>
              </w:rPr>
            </w:pPr>
            <w:r w:rsidRPr="00AF6487">
              <w:rPr>
                <w:bCs/>
              </w:rPr>
              <w:t>UL1/DL3</w:t>
            </w:r>
          </w:p>
        </w:tc>
      </w:tr>
    </w:tbl>
    <w:p w14:paraId="4217E268" w14:textId="77777777" w:rsidR="000C6659" w:rsidRDefault="000C6659" w:rsidP="00B96329">
      <w:pPr>
        <w:keepNext/>
        <w:rPr>
          <w:lang w:eastAsia="zh-TW"/>
        </w:rPr>
      </w:pPr>
    </w:p>
    <w:p w14:paraId="295597EF" w14:textId="77777777" w:rsidR="00C75016" w:rsidRDefault="00C75016" w:rsidP="00B96329">
      <w:pPr>
        <w:pStyle w:val="30"/>
        <w:rPr>
          <w:lang w:eastAsia="ja-JP"/>
        </w:rPr>
      </w:pPr>
      <w:bookmarkStart w:id="65" w:name="_Toc191064320"/>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65"/>
    </w:p>
    <w:p w14:paraId="53B271BB" w14:textId="77777777" w:rsidR="00C75016" w:rsidRDefault="00C75016" w:rsidP="00B96329">
      <w:pPr>
        <w:pStyle w:val="40"/>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B96329">
            <w:pPr>
              <w:pStyle w:val="TAH"/>
              <w:keepLines w:val="0"/>
              <w:rPr>
                <w:rFonts w:cs="Arial"/>
                <w:lang w:val="en-US" w:eastAsia="fi-FI"/>
              </w:rPr>
            </w:pPr>
            <w:r>
              <w:rPr>
                <w:rFonts w:cs="Arial"/>
                <w:lang w:val="en-US" w:eastAsia="fi-FI"/>
              </w:rPr>
              <w:t>EN-DC</w:t>
            </w:r>
          </w:p>
          <w:p w14:paraId="26E9521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B96329">
            <w:pPr>
              <w:pStyle w:val="TAH"/>
              <w:keepLines w:val="0"/>
              <w:rPr>
                <w:rFonts w:cs="Arial"/>
                <w:lang w:val="en-US" w:eastAsia="fi-FI"/>
              </w:rPr>
            </w:pPr>
            <w:r>
              <w:rPr>
                <w:rFonts w:cs="Arial"/>
                <w:lang w:val="en-US" w:eastAsia="fi-FI"/>
              </w:rPr>
              <w:t>Uplink EN-DC</w:t>
            </w:r>
          </w:p>
          <w:p w14:paraId="2B5B702B" w14:textId="77777777" w:rsidR="00C75016" w:rsidRDefault="00C75016" w:rsidP="00B96329">
            <w:pPr>
              <w:pStyle w:val="TAH"/>
              <w:keepLines w:val="0"/>
              <w:rPr>
                <w:rFonts w:cs="Arial"/>
                <w:lang w:val="en-US" w:eastAsia="fi-FI"/>
              </w:rPr>
            </w:pPr>
            <w:r>
              <w:rPr>
                <w:rFonts w:cs="Arial"/>
                <w:lang w:val="en-US" w:eastAsia="fi-FI"/>
              </w:rPr>
              <w:t>configuration</w:t>
            </w:r>
          </w:p>
          <w:p w14:paraId="6DEADCF6"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B96329">
            <w:pPr>
              <w:pStyle w:val="TAH"/>
              <w:keepLines w:val="0"/>
              <w:rPr>
                <w:rFonts w:cs="Arial"/>
                <w:b w:val="0"/>
                <w:lang w:eastAsia="fi-FI"/>
              </w:rPr>
            </w:pPr>
            <w:r>
              <w:rPr>
                <w:rFonts w:cs="Arial"/>
                <w:b w:val="0"/>
                <w:lang w:val="fi-FI"/>
              </w:rPr>
              <w:t>No</w:t>
            </w:r>
          </w:p>
        </w:tc>
      </w:tr>
    </w:tbl>
    <w:p w14:paraId="754A8F5C" w14:textId="77777777" w:rsidR="00C75016" w:rsidRDefault="00C75016" w:rsidP="00B96329">
      <w:pPr>
        <w:pStyle w:val="40"/>
        <w:keepLines w:val="0"/>
        <w:rPr>
          <w:lang w:val="en-US"/>
        </w:rPr>
      </w:pPr>
      <w:r>
        <w:rPr>
          <w:lang w:val="en-US"/>
        </w:rPr>
        <w:t>6.1.8.2</w:t>
      </w:r>
      <w:r>
        <w:rPr>
          <w:lang w:val="en-US"/>
        </w:rPr>
        <w:tab/>
        <w:t>Maximum output power for DC</w:t>
      </w:r>
    </w:p>
    <w:p w14:paraId="486AC1F2" w14:textId="77777777"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B96329">
            <w:pPr>
              <w:pStyle w:val="TAH"/>
              <w:keepLines w:val="0"/>
              <w:rPr>
                <w:rFonts w:eastAsia="Symbol" w:cs="Arial"/>
              </w:rPr>
            </w:pPr>
            <w:r>
              <w:rPr>
                <w:rFonts w:eastAsia="Symbol" w:cs="Arial"/>
              </w:rPr>
              <w:t>Power class 3</w:t>
            </w:r>
          </w:p>
          <w:p w14:paraId="6236FCE7"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B96329">
            <w:pPr>
              <w:pStyle w:val="TAH"/>
              <w:keepLines w:val="0"/>
              <w:rPr>
                <w:rFonts w:eastAsia="Symbol" w:cs="Arial"/>
              </w:rPr>
            </w:pPr>
            <w:r>
              <w:rPr>
                <w:rFonts w:eastAsia="Symbol" w:cs="Arial"/>
              </w:rPr>
              <w:t>Tolerance</w:t>
            </w:r>
          </w:p>
          <w:p w14:paraId="41133219" w14:textId="77777777" w:rsidR="00C75016" w:rsidRDefault="00C75016" w:rsidP="00B96329">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B96329">
            <w:pPr>
              <w:pStyle w:val="TAC"/>
              <w:keepLines w:val="0"/>
              <w:rPr>
                <w:rFonts w:eastAsia="Symbol" w:cs="Arial"/>
              </w:rPr>
            </w:pPr>
            <w:r>
              <w:rPr>
                <w:rFonts w:eastAsia="Symbol" w:cs="Arial"/>
              </w:rPr>
              <w:t>+2/-3</w:t>
            </w:r>
          </w:p>
        </w:tc>
      </w:tr>
    </w:tbl>
    <w:p w14:paraId="678E0CD3" w14:textId="77777777" w:rsidR="00C75016" w:rsidRDefault="00C75016" w:rsidP="00B96329">
      <w:pPr>
        <w:pStyle w:val="40"/>
        <w:keepLines w:val="0"/>
        <w:rPr>
          <w:lang w:val="en-US"/>
        </w:rPr>
      </w:pPr>
      <w:r>
        <w:rPr>
          <w:lang w:val="en-US"/>
        </w:rPr>
        <w:t>6.1.8.3</w:t>
      </w:r>
      <w:r>
        <w:rPr>
          <w:lang w:val="en-US"/>
        </w:rPr>
        <w:tab/>
        <w:t>Spurious emission band UE co-existence for DC</w:t>
      </w:r>
    </w:p>
    <w:p w14:paraId="4F8EF77B" w14:textId="77777777"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14:paraId="1F0B19CD" w14:textId="77777777" w:rsidR="00C75016" w:rsidRPr="00D807E2" w:rsidRDefault="00C75016" w:rsidP="00B96329">
            <w:pPr>
              <w:pStyle w:val="TAN"/>
              <w:rPr>
                <w:rFonts w:cs="Arial"/>
                <w:szCs w:val="18"/>
              </w:rPr>
            </w:pPr>
          </w:p>
        </w:tc>
      </w:tr>
    </w:tbl>
    <w:p w14:paraId="27FE4E2B" w14:textId="77777777" w:rsidR="00C75016" w:rsidRDefault="00C75016" w:rsidP="00B96329">
      <w:pPr>
        <w:keepNext/>
        <w:rPr>
          <w:lang w:val="en-US"/>
        </w:rPr>
      </w:pPr>
    </w:p>
    <w:p w14:paraId="62099FF6" w14:textId="77777777" w:rsidR="00C75016" w:rsidRDefault="00C75016" w:rsidP="00B96329">
      <w:pPr>
        <w:pStyle w:val="40"/>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lastRenderedPageBreak/>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5C765B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848FA2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0BF1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B5618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86B3C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285815C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8F70F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B9628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B8105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D1E9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FB00C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5A03E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536E9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FAAE2C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BB90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ABD2C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C251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67D85F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9BBCB2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A86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B996F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0E1D0F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5DB631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6D28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2FB40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5A75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B364F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5086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9166B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1E2C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06564FA"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3B691A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DFD7F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118779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14:paraId="3FFD0534" w14:textId="77777777"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14:paraId="68BD6132"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14:paraId="2B4DC8B2" w14:textId="77777777" w:rsidR="00C75016" w:rsidRDefault="00C75016" w:rsidP="00B96329">
      <w:pPr>
        <w:keepNext/>
        <w:rPr>
          <w:lang w:eastAsia="ja-JP"/>
        </w:rPr>
      </w:pPr>
    </w:p>
    <w:p w14:paraId="62192642" w14:textId="77777777"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14:paraId="5C4ACC1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9361ED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AB5115C"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23D9FB7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3721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044BB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41A299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44F61E"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14:paraId="74117A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87C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93FC30"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B96329">
      <w:pPr>
        <w:keepNext/>
        <w:rPr>
          <w:lang w:eastAsia="zh-TW"/>
        </w:rPr>
      </w:pPr>
    </w:p>
    <w:p w14:paraId="078703C7" w14:textId="77777777"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B96329">
      <w:pPr>
        <w:pStyle w:val="40"/>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14:paraId="7856272C" w14:textId="77777777" w:rsidR="00C75016" w:rsidRDefault="00C75016" w:rsidP="00B96329">
      <w:pPr>
        <w:pStyle w:val="TH"/>
        <w:rPr>
          <w:vertAlign w:val="subscript"/>
          <w:lang w:eastAsia="zh-TW"/>
        </w:rPr>
      </w:pPr>
      <w:r w:rsidRPr="00802E82">
        <w:rPr>
          <w:lang w:eastAsia="zh-CN"/>
        </w:rPr>
        <w:lastRenderedPageBreak/>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B96329">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42A7F0B"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B96329">
      <w:pPr>
        <w:keepNext/>
        <w:rPr>
          <w:lang w:eastAsia="zh-TW"/>
        </w:rPr>
      </w:pPr>
    </w:p>
    <w:p w14:paraId="08C19266"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B9A372A"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B96329">
      <w:pPr>
        <w:keepNext/>
        <w:rPr>
          <w:lang w:eastAsia="zh-TW"/>
        </w:rPr>
      </w:pPr>
    </w:p>
    <w:p w14:paraId="61C80108" w14:textId="77777777" w:rsidR="00C75016" w:rsidRDefault="00C75016" w:rsidP="00B96329">
      <w:pPr>
        <w:pStyle w:val="40"/>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B96329">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B96329">
      <w:pPr>
        <w:keepNext/>
        <w:rPr>
          <w:lang w:eastAsia="zh-TW"/>
        </w:rPr>
      </w:pPr>
    </w:p>
    <w:p w14:paraId="20D61B64" w14:textId="77777777" w:rsidR="00963C47" w:rsidRDefault="00963C47" w:rsidP="00B96329">
      <w:pPr>
        <w:pStyle w:val="30"/>
        <w:rPr>
          <w:lang w:eastAsia="ja-JP"/>
        </w:rPr>
      </w:pPr>
      <w:bookmarkStart w:id="66" w:name="_Toc191064321"/>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66"/>
    </w:p>
    <w:p w14:paraId="50E57C55" w14:textId="77777777" w:rsidR="00963C47" w:rsidRDefault="00963C47" w:rsidP="00B96329">
      <w:pPr>
        <w:pStyle w:val="40"/>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B96329">
            <w:pPr>
              <w:pStyle w:val="TAH"/>
              <w:keepLines w:val="0"/>
              <w:rPr>
                <w:rFonts w:cs="Arial"/>
                <w:lang w:val="en-US" w:eastAsia="fi-FI"/>
              </w:rPr>
            </w:pPr>
            <w:r>
              <w:rPr>
                <w:rFonts w:cs="Arial"/>
                <w:lang w:val="en-US" w:eastAsia="fi-FI"/>
              </w:rPr>
              <w:t>EN-DC</w:t>
            </w:r>
          </w:p>
          <w:p w14:paraId="74AD4EEE" w14:textId="77777777"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B96329">
            <w:pPr>
              <w:pStyle w:val="TAH"/>
              <w:keepLines w:val="0"/>
              <w:rPr>
                <w:rFonts w:cs="Arial"/>
                <w:lang w:val="en-US" w:eastAsia="fi-FI"/>
              </w:rPr>
            </w:pPr>
            <w:r>
              <w:rPr>
                <w:rFonts w:cs="Arial"/>
                <w:lang w:val="en-US" w:eastAsia="fi-FI"/>
              </w:rPr>
              <w:t>Uplink EN-DC</w:t>
            </w:r>
          </w:p>
          <w:p w14:paraId="73C701F3" w14:textId="77777777" w:rsidR="00963C47" w:rsidRDefault="00963C47" w:rsidP="00B96329">
            <w:pPr>
              <w:pStyle w:val="TAH"/>
              <w:keepLines w:val="0"/>
              <w:rPr>
                <w:rFonts w:cs="Arial"/>
                <w:lang w:val="en-US" w:eastAsia="fi-FI"/>
              </w:rPr>
            </w:pPr>
            <w:r>
              <w:rPr>
                <w:rFonts w:cs="Arial"/>
                <w:lang w:val="en-US" w:eastAsia="fi-FI"/>
              </w:rPr>
              <w:t>configuration</w:t>
            </w:r>
          </w:p>
          <w:p w14:paraId="34A2C502" w14:textId="77777777"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B96329">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B96329">
            <w:pPr>
              <w:pStyle w:val="TAH"/>
              <w:keepLines w:val="0"/>
              <w:rPr>
                <w:rFonts w:cs="Arial"/>
                <w:b w:val="0"/>
                <w:lang w:eastAsia="fi-FI"/>
              </w:rPr>
            </w:pPr>
            <w:r>
              <w:rPr>
                <w:rFonts w:cs="Arial"/>
                <w:b w:val="0"/>
                <w:lang w:val="fi-FI"/>
              </w:rPr>
              <w:t>No</w:t>
            </w:r>
          </w:p>
        </w:tc>
      </w:tr>
    </w:tbl>
    <w:p w14:paraId="20809537" w14:textId="77777777" w:rsidR="00963C47" w:rsidRDefault="00963C47" w:rsidP="00B96329">
      <w:pPr>
        <w:pStyle w:val="40"/>
        <w:keepLines w:val="0"/>
        <w:rPr>
          <w:lang w:val="en-US"/>
        </w:rPr>
      </w:pPr>
      <w:r>
        <w:rPr>
          <w:lang w:val="en-US"/>
        </w:rPr>
        <w:t>6.1.9.2</w:t>
      </w:r>
      <w:r>
        <w:rPr>
          <w:lang w:val="en-US"/>
        </w:rPr>
        <w:tab/>
        <w:t>Maximum output power for DC</w:t>
      </w:r>
    </w:p>
    <w:p w14:paraId="7FE92556" w14:textId="77777777"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B96329">
            <w:pPr>
              <w:pStyle w:val="TAH"/>
              <w:keepLines w:val="0"/>
              <w:rPr>
                <w:rFonts w:eastAsia="Symbol" w:cs="Arial"/>
              </w:rPr>
            </w:pPr>
            <w:r>
              <w:rPr>
                <w:rFonts w:eastAsia="Symbol" w:cs="Arial"/>
              </w:rPr>
              <w:t>Power class 3</w:t>
            </w:r>
          </w:p>
          <w:p w14:paraId="5DB9B2B9" w14:textId="77777777"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B96329">
            <w:pPr>
              <w:pStyle w:val="TAH"/>
              <w:keepLines w:val="0"/>
              <w:rPr>
                <w:rFonts w:eastAsia="Symbol" w:cs="Arial"/>
              </w:rPr>
            </w:pPr>
            <w:r>
              <w:rPr>
                <w:rFonts w:eastAsia="Symbol" w:cs="Arial"/>
              </w:rPr>
              <w:t>Tolerance</w:t>
            </w:r>
          </w:p>
          <w:p w14:paraId="7D7E33E3" w14:textId="77777777" w:rsidR="00963C47" w:rsidRDefault="00963C47" w:rsidP="00B96329">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B96329">
            <w:pPr>
              <w:pStyle w:val="TAC"/>
              <w:keepLines w:val="0"/>
              <w:rPr>
                <w:rFonts w:eastAsia="Symbol" w:cs="Arial"/>
              </w:rPr>
            </w:pPr>
            <w:r>
              <w:rPr>
                <w:rFonts w:eastAsia="Symbol" w:cs="Arial"/>
              </w:rPr>
              <w:t>+2/-3</w:t>
            </w:r>
          </w:p>
        </w:tc>
      </w:tr>
    </w:tbl>
    <w:p w14:paraId="7C9B0394" w14:textId="77777777" w:rsidR="00963C47" w:rsidRDefault="00963C47" w:rsidP="00B96329">
      <w:pPr>
        <w:pStyle w:val="40"/>
        <w:keepLines w:val="0"/>
        <w:rPr>
          <w:lang w:val="en-US"/>
        </w:rPr>
      </w:pPr>
      <w:r>
        <w:rPr>
          <w:lang w:val="en-US"/>
        </w:rPr>
        <w:t>6.1.9.3</w:t>
      </w:r>
      <w:r>
        <w:rPr>
          <w:lang w:val="en-US"/>
        </w:rPr>
        <w:tab/>
        <w:t>Spurious emission band UE co-existence for DC</w:t>
      </w:r>
    </w:p>
    <w:p w14:paraId="61E53D53" w14:textId="77777777"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B96329">
            <w:pPr>
              <w:keepNext/>
              <w:keepLines/>
              <w:spacing w:after="0"/>
              <w:ind w:left="851" w:hanging="851"/>
              <w:rPr>
                <w:rFonts w:cs="Arial"/>
                <w:szCs w:val="18"/>
              </w:rPr>
            </w:pPr>
          </w:p>
        </w:tc>
      </w:tr>
    </w:tbl>
    <w:p w14:paraId="6AB8AEDA" w14:textId="77777777" w:rsidR="00963C47" w:rsidRDefault="00963C47" w:rsidP="00B96329">
      <w:pPr>
        <w:keepNext/>
        <w:rPr>
          <w:lang w:val="en-US"/>
        </w:rPr>
      </w:pPr>
    </w:p>
    <w:p w14:paraId="4A18C7C6" w14:textId="77777777" w:rsidR="00963C47" w:rsidRDefault="00963C47" w:rsidP="00B96329">
      <w:pPr>
        <w:pStyle w:val="40"/>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5C6219F7"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8FF4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F730D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602F80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AF3343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DC110F7"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A8501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02CE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5BEA233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3C14A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F1958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011DF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1E6D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576FD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DD6295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BFD532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06B3FB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3DBF65C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81DA7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99F8D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30EEE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4AB54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360709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37D4F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C98AC4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6035410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69FBB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EA1CA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5B1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452DFA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E1582B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93B27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5BDBB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808F5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B96329">
            <w:pPr>
              <w:pStyle w:val="TAN"/>
              <w:rPr>
                <w:rFonts w:cs="Arial"/>
                <w:szCs w:val="18"/>
                <w:lang w:val="en-US" w:eastAsia="zh-CN"/>
              </w:rPr>
            </w:pPr>
          </w:p>
          <w:p w14:paraId="7320D0AE"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4CF2970D" w14:textId="77777777"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1199A0AC"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65592EC2" w14:textId="77777777" w:rsidR="00963C47" w:rsidRDefault="00963C47" w:rsidP="00B96329">
      <w:pPr>
        <w:keepNext/>
        <w:rPr>
          <w:lang w:eastAsia="ja-JP"/>
        </w:rPr>
      </w:pPr>
    </w:p>
    <w:p w14:paraId="2963A550" w14:textId="77777777"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B96329">
      <w:pPr>
        <w:keepNext/>
        <w:rPr>
          <w:lang w:eastAsia="zh-TW"/>
        </w:rPr>
      </w:pPr>
    </w:p>
    <w:p w14:paraId="6272A414" w14:textId="77777777"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B96329">
      <w:pPr>
        <w:pStyle w:val="40"/>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14:paraId="37D2603C"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B96329">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lastRenderedPageBreak/>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94C1910" w14:textId="77777777"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B96329">
      <w:pPr>
        <w:keepNext/>
        <w:rPr>
          <w:lang w:eastAsia="zh-TW"/>
        </w:rPr>
      </w:pPr>
    </w:p>
    <w:p w14:paraId="1DA213AB"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B96329">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EBE8394" w14:textId="77777777"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B96329">
      <w:pPr>
        <w:keepNext/>
        <w:rPr>
          <w:lang w:eastAsia="zh-TW"/>
        </w:rPr>
      </w:pPr>
    </w:p>
    <w:p w14:paraId="4A8FF36A" w14:textId="77777777" w:rsidR="00963C47" w:rsidRDefault="00963C47" w:rsidP="00B96329">
      <w:pPr>
        <w:pStyle w:val="40"/>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B96329">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B96329">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B96329">
            <w:pPr>
              <w:pStyle w:val="TAC"/>
            </w:pPr>
            <w:r w:rsidRPr="0083629E">
              <w:t>UL5/DL1</w:t>
            </w:r>
          </w:p>
          <w:p w14:paraId="6EE20871" w14:textId="77777777" w:rsidR="00963C47" w:rsidRPr="0083629E" w:rsidRDefault="00963C47" w:rsidP="00B96329">
            <w:pPr>
              <w:pStyle w:val="TAC"/>
            </w:pPr>
            <w:r w:rsidRPr="0083629E">
              <w:t>direct-hit</w:t>
            </w:r>
          </w:p>
        </w:tc>
      </w:tr>
    </w:tbl>
    <w:p w14:paraId="4D595FB0" w14:textId="77777777" w:rsidR="00963C47" w:rsidRDefault="00963C47" w:rsidP="00B96329">
      <w:pPr>
        <w:pStyle w:val="TH"/>
      </w:pPr>
    </w:p>
    <w:p w14:paraId="78B8D174" w14:textId="77777777"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B96329">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B96329">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B96329">
            <w:pPr>
              <w:pStyle w:val="TAC"/>
              <w:rPr>
                <w:bCs/>
              </w:rPr>
            </w:pPr>
            <w:r w:rsidRPr="00AF6487">
              <w:rPr>
                <w:bCs/>
              </w:rPr>
              <w:t>UL1/DL5</w:t>
            </w:r>
          </w:p>
        </w:tc>
      </w:tr>
    </w:tbl>
    <w:p w14:paraId="2C1167FD" w14:textId="77777777" w:rsidR="00963C47" w:rsidRDefault="00963C47" w:rsidP="00B96329">
      <w:pPr>
        <w:keepNext/>
      </w:pPr>
    </w:p>
    <w:p w14:paraId="32CF278F" w14:textId="77777777"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B96329">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B96329">
            <w:pPr>
              <w:pStyle w:val="TAH"/>
            </w:pPr>
            <w:r w:rsidRPr="00EF5447">
              <w:rPr>
                <w:lang w:eastAsia="ja-JP"/>
              </w:rPr>
              <w:t>EN-DC</w:t>
            </w:r>
          </w:p>
          <w:p w14:paraId="32F7F606" w14:textId="77777777"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B96329">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B96329">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B96329">
            <w:pPr>
              <w:pStyle w:val="TAC"/>
            </w:pPr>
            <w:r>
              <w:t>6</w:t>
            </w:r>
            <w:r w:rsidRPr="00EF5447">
              <w:t>8</w:t>
            </w:r>
          </w:p>
        </w:tc>
        <w:tc>
          <w:tcPr>
            <w:tcW w:w="588" w:type="pct"/>
            <w:shd w:val="clear" w:color="auto" w:fill="auto"/>
            <w:noWrap/>
          </w:tcPr>
          <w:p w14:paraId="7967E828" w14:textId="77777777" w:rsidR="00963C47" w:rsidRPr="00EF5447" w:rsidRDefault="00963C47" w:rsidP="00B96329">
            <w:pPr>
              <w:pStyle w:val="TAC"/>
            </w:pPr>
            <w:r w:rsidRPr="00EF5447">
              <w:t>705.5</w:t>
            </w:r>
          </w:p>
        </w:tc>
        <w:tc>
          <w:tcPr>
            <w:tcW w:w="503" w:type="pct"/>
            <w:shd w:val="clear" w:color="auto" w:fill="auto"/>
            <w:noWrap/>
          </w:tcPr>
          <w:p w14:paraId="22424C5B" w14:textId="77777777" w:rsidR="00963C47" w:rsidRPr="00EF5447" w:rsidRDefault="00963C47" w:rsidP="00B96329">
            <w:pPr>
              <w:pStyle w:val="TAC"/>
            </w:pPr>
            <w:r w:rsidRPr="00EF5447">
              <w:t>5</w:t>
            </w:r>
          </w:p>
        </w:tc>
        <w:tc>
          <w:tcPr>
            <w:tcW w:w="395" w:type="pct"/>
            <w:shd w:val="clear" w:color="auto" w:fill="auto"/>
            <w:noWrap/>
          </w:tcPr>
          <w:p w14:paraId="6478026B" w14:textId="77777777" w:rsidR="00963C47" w:rsidRPr="00EF5447" w:rsidRDefault="00963C47" w:rsidP="00B96329">
            <w:pPr>
              <w:pStyle w:val="TAC"/>
            </w:pPr>
            <w:r w:rsidRPr="00EF5447">
              <w:t>25</w:t>
            </w:r>
          </w:p>
        </w:tc>
        <w:tc>
          <w:tcPr>
            <w:tcW w:w="616" w:type="pct"/>
            <w:shd w:val="clear" w:color="auto" w:fill="auto"/>
            <w:noWrap/>
          </w:tcPr>
          <w:p w14:paraId="6B01A806" w14:textId="77777777" w:rsidR="00963C47" w:rsidRPr="00EF5447" w:rsidRDefault="00963C47" w:rsidP="00B96329">
            <w:pPr>
              <w:pStyle w:val="TAC"/>
            </w:pPr>
            <w:r w:rsidRPr="00EF5447">
              <w:t>760.5</w:t>
            </w:r>
          </w:p>
        </w:tc>
        <w:tc>
          <w:tcPr>
            <w:tcW w:w="478" w:type="pct"/>
            <w:shd w:val="clear" w:color="auto" w:fill="auto"/>
            <w:noWrap/>
          </w:tcPr>
          <w:p w14:paraId="3997D043" w14:textId="77777777" w:rsidR="00963C47" w:rsidRPr="00EF5447" w:rsidRDefault="00963C47" w:rsidP="00B96329">
            <w:pPr>
              <w:pStyle w:val="TAC"/>
            </w:pPr>
            <w:r w:rsidRPr="00EF5447">
              <w:t>5.5</w:t>
            </w:r>
          </w:p>
        </w:tc>
        <w:tc>
          <w:tcPr>
            <w:tcW w:w="491" w:type="pct"/>
          </w:tcPr>
          <w:p w14:paraId="101D6B57" w14:textId="77777777" w:rsidR="00963C47" w:rsidRPr="00EF5447" w:rsidRDefault="00963C47" w:rsidP="00B96329">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B96329">
            <w:pPr>
              <w:pStyle w:val="TAC"/>
            </w:pPr>
          </w:p>
        </w:tc>
        <w:tc>
          <w:tcPr>
            <w:tcW w:w="563" w:type="pct"/>
            <w:shd w:val="clear" w:color="auto" w:fill="auto"/>
          </w:tcPr>
          <w:p w14:paraId="0E417893" w14:textId="77777777" w:rsidR="00963C47" w:rsidRPr="00EF5447" w:rsidRDefault="00963C47" w:rsidP="00B96329">
            <w:pPr>
              <w:pStyle w:val="TAC"/>
            </w:pPr>
            <w:r w:rsidRPr="00EF5447">
              <w:t>n77</w:t>
            </w:r>
          </w:p>
        </w:tc>
        <w:tc>
          <w:tcPr>
            <w:tcW w:w="588" w:type="pct"/>
            <w:shd w:val="clear" w:color="auto" w:fill="auto"/>
            <w:noWrap/>
          </w:tcPr>
          <w:p w14:paraId="00BB64DD" w14:textId="77777777" w:rsidR="00963C47" w:rsidRPr="00EF5447" w:rsidRDefault="00963C47" w:rsidP="00B96329">
            <w:pPr>
              <w:pStyle w:val="TAC"/>
            </w:pPr>
            <w:r w:rsidRPr="00EF5447">
              <w:t>3582.5</w:t>
            </w:r>
          </w:p>
        </w:tc>
        <w:tc>
          <w:tcPr>
            <w:tcW w:w="503" w:type="pct"/>
            <w:shd w:val="clear" w:color="auto" w:fill="auto"/>
            <w:noWrap/>
          </w:tcPr>
          <w:p w14:paraId="30193460" w14:textId="77777777" w:rsidR="00963C47" w:rsidRPr="00EF5447" w:rsidRDefault="00963C47" w:rsidP="00B96329">
            <w:pPr>
              <w:pStyle w:val="TAC"/>
            </w:pPr>
            <w:r w:rsidRPr="00EF5447">
              <w:t>10</w:t>
            </w:r>
          </w:p>
        </w:tc>
        <w:tc>
          <w:tcPr>
            <w:tcW w:w="395" w:type="pct"/>
            <w:shd w:val="clear" w:color="auto" w:fill="auto"/>
            <w:noWrap/>
          </w:tcPr>
          <w:p w14:paraId="51FB024B" w14:textId="77777777" w:rsidR="00963C47" w:rsidRPr="00EF5447" w:rsidRDefault="00963C47" w:rsidP="00B96329">
            <w:pPr>
              <w:pStyle w:val="TAC"/>
            </w:pPr>
            <w:r w:rsidRPr="00EF5447">
              <w:t>50</w:t>
            </w:r>
          </w:p>
        </w:tc>
        <w:tc>
          <w:tcPr>
            <w:tcW w:w="616" w:type="pct"/>
            <w:shd w:val="clear" w:color="auto" w:fill="auto"/>
            <w:noWrap/>
          </w:tcPr>
          <w:p w14:paraId="2593DE29" w14:textId="77777777" w:rsidR="00963C47" w:rsidRPr="00EF5447" w:rsidRDefault="00963C47" w:rsidP="00B96329">
            <w:pPr>
              <w:pStyle w:val="TAC"/>
            </w:pPr>
            <w:r w:rsidRPr="00EF5447">
              <w:t>3582.5</w:t>
            </w:r>
          </w:p>
        </w:tc>
        <w:tc>
          <w:tcPr>
            <w:tcW w:w="478" w:type="pct"/>
            <w:shd w:val="clear" w:color="auto" w:fill="auto"/>
            <w:noWrap/>
          </w:tcPr>
          <w:p w14:paraId="34BEA40F" w14:textId="77777777" w:rsidR="00963C47" w:rsidRPr="00EF5447" w:rsidRDefault="00963C47" w:rsidP="00B96329">
            <w:pPr>
              <w:pStyle w:val="TAC"/>
            </w:pPr>
            <w:r w:rsidRPr="00EF5447">
              <w:t>N/A</w:t>
            </w:r>
          </w:p>
        </w:tc>
        <w:tc>
          <w:tcPr>
            <w:tcW w:w="491" w:type="pct"/>
          </w:tcPr>
          <w:p w14:paraId="10A8B323" w14:textId="77777777" w:rsidR="00963C47" w:rsidRPr="00EF5447" w:rsidRDefault="00963C47" w:rsidP="00B96329">
            <w:pPr>
              <w:pStyle w:val="TAC"/>
            </w:pPr>
            <w:r w:rsidRPr="00EF5447">
              <w:t>N/A</w:t>
            </w:r>
          </w:p>
        </w:tc>
      </w:tr>
    </w:tbl>
    <w:p w14:paraId="47DE8172" w14:textId="77777777" w:rsidR="00963C47" w:rsidRDefault="00963C47" w:rsidP="00B96329">
      <w:pPr>
        <w:keepNext/>
        <w:rPr>
          <w:lang w:eastAsia="ja-JP"/>
        </w:rPr>
      </w:pPr>
    </w:p>
    <w:p w14:paraId="3E18DDDD" w14:textId="77777777" w:rsidR="00B878C9" w:rsidRDefault="00B878C9" w:rsidP="00B96329">
      <w:pPr>
        <w:pStyle w:val="30"/>
        <w:rPr>
          <w:lang w:eastAsia="ja-JP"/>
        </w:rPr>
      </w:pPr>
      <w:bookmarkStart w:id="67" w:name="_Toc191064322"/>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67"/>
    </w:p>
    <w:p w14:paraId="5B042CE4" w14:textId="77777777" w:rsidR="00B878C9" w:rsidRDefault="00B878C9" w:rsidP="00B96329">
      <w:pPr>
        <w:pStyle w:val="40"/>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B96329">
            <w:pPr>
              <w:pStyle w:val="TAH"/>
              <w:keepLines w:val="0"/>
              <w:rPr>
                <w:rFonts w:cs="Arial"/>
                <w:lang w:val="en-US" w:eastAsia="fi-FI"/>
              </w:rPr>
            </w:pPr>
            <w:r>
              <w:rPr>
                <w:rFonts w:cs="Arial"/>
                <w:lang w:val="en-US" w:eastAsia="fi-FI"/>
              </w:rPr>
              <w:t>EN-DC</w:t>
            </w:r>
          </w:p>
          <w:p w14:paraId="2306EA7B"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B96329">
            <w:pPr>
              <w:pStyle w:val="TAH"/>
              <w:keepLines w:val="0"/>
              <w:rPr>
                <w:rFonts w:cs="Arial"/>
                <w:lang w:val="en-US" w:eastAsia="fi-FI"/>
              </w:rPr>
            </w:pPr>
            <w:r>
              <w:rPr>
                <w:rFonts w:cs="Arial"/>
                <w:lang w:val="en-US" w:eastAsia="fi-FI"/>
              </w:rPr>
              <w:t>Uplink EN-DC</w:t>
            </w:r>
          </w:p>
          <w:p w14:paraId="48052EE4" w14:textId="77777777" w:rsidR="00B878C9" w:rsidRDefault="00B878C9" w:rsidP="00B96329">
            <w:pPr>
              <w:pStyle w:val="TAH"/>
              <w:keepLines w:val="0"/>
              <w:rPr>
                <w:rFonts w:cs="Arial"/>
                <w:lang w:val="en-US" w:eastAsia="fi-FI"/>
              </w:rPr>
            </w:pPr>
            <w:r>
              <w:rPr>
                <w:rFonts w:cs="Arial"/>
                <w:lang w:val="en-US" w:eastAsia="fi-FI"/>
              </w:rPr>
              <w:t>configuration</w:t>
            </w:r>
          </w:p>
          <w:p w14:paraId="09E4BAAC"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B96329">
            <w:pPr>
              <w:pStyle w:val="TAH"/>
              <w:keepLines w:val="0"/>
              <w:rPr>
                <w:rFonts w:cs="Arial"/>
                <w:b w:val="0"/>
                <w:lang w:eastAsia="fi-FI"/>
              </w:rPr>
            </w:pPr>
            <w:r>
              <w:rPr>
                <w:rFonts w:cs="Arial"/>
                <w:b w:val="0"/>
                <w:lang w:val="fi-FI"/>
              </w:rPr>
              <w:t>No</w:t>
            </w:r>
          </w:p>
        </w:tc>
      </w:tr>
    </w:tbl>
    <w:p w14:paraId="77D4022C" w14:textId="77777777" w:rsidR="00B878C9" w:rsidRDefault="00B878C9" w:rsidP="00B96329">
      <w:pPr>
        <w:pStyle w:val="40"/>
        <w:keepLines w:val="0"/>
        <w:rPr>
          <w:lang w:val="en-US"/>
        </w:rPr>
      </w:pPr>
      <w:r>
        <w:rPr>
          <w:lang w:val="en-US"/>
        </w:rPr>
        <w:lastRenderedPageBreak/>
        <w:t>6.1.10.2</w:t>
      </w:r>
      <w:r>
        <w:rPr>
          <w:lang w:val="en-US"/>
        </w:rPr>
        <w:tab/>
        <w:t>Maximum output power for DC</w:t>
      </w:r>
    </w:p>
    <w:p w14:paraId="1B6445C0" w14:textId="77777777"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B96329">
            <w:pPr>
              <w:pStyle w:val="TAH"/>
              <w:keepLines w:val="0"/>
              <w:rPr>
                <w:rFonts w:eastAsia="Symbol" w:cs="Arial"/>
              </w:rPr>
            </w:pPr>
            <w:r>
              <w:rPr>
                <w:rFonts w:eastAsia="Symbol" w:cs="Arial"/>
              </w:rPr>
              <w:t>Power class 3</w:t>
            </w:r>
          </w:p>
          <w:p w14:paraId="07B2BEC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B96329">
            <w:pPr>
              <w:pStyle w:val="TAH"/>
              <w:keepLines w:val="0"/>
              <w:rPr>
                <w:rFonts w:eastAsia="Symbol" w:cs="Arial"/>
              </w:rPr>
            </w:pPr>
            <w:r>
              <w:rPr>
                <w:rFonts w:eastAsia="Symbol" w:cs="Arial"/>
              </w:rPr>
              <w:t>Tolerance</w:t>
            </w:r>
          </w:p>
          <w:p w14:paraId="0688C059" w14:textId="77777777" w:rsidR="00B878C9" w:rsidRDefault="00B878C9" w:rsidP="00B96329">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B96329">
            <w:pPr>
              <w:pStyle w:val="TAC"/>
              <w:keepLines w:val="0"/>
              <w:rPr>
                <w:rFonts w:eastAsia="Symbol" w:cs="Arial"/>
              </w:rPr>
            </w:pPr>
            <w:r>
              <w:rPr>
                <w:rFonts w:eastAsia="Symbol" w:cs="Arial"/>
              </w:rPr>
              <w:t>+2/-3</w:t>
            </w:r>
          </w:p>
        </w:tc>
      </w:tr>
    </w:tbl>
    <w:p w14:paraId="1F3EA589" w14:textId="77777777" w:rsidR="00B878C9" w:rsidRDefault="00B878C9" w:rsidP="00B96329">
      <w:pPr>
        <w:pStyle w:val="40"/>
        <w:keepLines w:val="0"/>
        <w:rPr>
          <w:lang w:val="en-US"/>
        </w:rPr>
      </w:pPr>
      <w:r>
        <w:rPr>
          <w:lang w:val="en-US"/>
        </w:rPr>
        <w:t>6.1.10.3</w:t>
      </w:r>
      <w:r>
        <w:rPr>
          <w:lang w:val="en-US"/>
        </w:rPr>
        <w:tab/>
        <w:t>Spurious emission band UE co-existence for DC</w:t>
      </w:r>
    </w:p>
    <w:p w14:paraId="41614951" w14:textId="77777777"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B96329">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91E479"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9F6D4E4" w14:textId="77777777" w:rsidR="00B878C9" w:rsidRPr="00D807E2" w:rsidRDefault="00B878C9" w:rsidP="00B96329">
            <w:pPr>
              <w:keepNext/>
              <w:keepLines/>
              <w:spacing w:after="0"/>
              <w:ind w:left="851" w:hanging="851"/>
              <w:rPr>
                <w:rFonts w:cs="Arial"/>
                <w:szCs w:val="18"/>
              </w:rPr>
            </w:pPr>
          </w:p>
        </w:tc>
      </w:tr>
    </w:tbl>
    <w:p w14:paraId="0361E8E9" w14:textId="77777777" w:rsidR="00B878C9" w:rsidRDefault="00B878C9" w:rsidP="00B96329">
      <w:pPr>
        <w:keepNext/>
        <w:rPr>
          <w:lang w:val="en-US"/>
        </w:rPr>
      </w:pPr>
    </w:p>
    <w:p w14:paraId="5E30F4CE" w14:textId="77777777" w:rsidR="00B878C9" w:rsidRDefault="00B878C9" w:rsidP="00B96329">
      <w:pPr>
        <w:pStyle w:val="40"/>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768C9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5B1D4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DE29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02832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6F780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4B0243D1"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431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27AE0E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E0F76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40E4F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9D5A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92DC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49CB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8D7985B"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028881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DF9F5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94A633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E11A9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EC7F2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80B5D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8619A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93BB2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0AD69A4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16D9D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43915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47BE86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2303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544F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7E487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AE092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81AA666"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0E4D58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E0FC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35307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B96329">
            <w:pPr>
              <w:pStyle w:val="TAN"/>
              <w:rPr>
                <w:rFonts w:cs="Arial"/>
                <w:szCs w:val="18"/>
                <w:lang w:val="en-US" w:eastAsia="zh-CN"/>
              </w:rPr>
            </w:pPr>
          </w:p>
          <w:p w14:paraId="2B27273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81964B8"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2139AF9A"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F1C48CA" w14:textId="77777777" w:rsidR="00B878C9" w:rsidRDefault="00B878C9" w:rsidP="00B96329">
      <w:pPr>
        <w:keepNext/>
        <w:rPr>
          <w:lang w:eastAsia="ja-JP"/>
        </w:rPr>
      </w:pPr>
    </w:p>
    <w:p w14:paraId="6B213670" w14:textId="77777777"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14:paraId="60FA73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6B4CBC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F6DB31"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6CC7F7E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3073C"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7E950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r>
      <w:tr w:rsidR="00B878C9" w:rsidRPr="001568FD" w14:paraId="610DAA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A66215"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14:paraId="54B1B4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CEA545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5169B9C"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B96329">
      <w:pPr>
        <w:keepNext/>
        <w:rPr>
          <w:lang w:eastAsia="zh-TW"/>
        </w:rPr>
      </w:pPr>
    </w:p>
    <w:p w14:paraId="6979743C" w14:textId="77777777"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B96329">
      <w:pPr>
        <w:pStyle w:val="40"/>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14:paraId="6514B234"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B96329">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64C597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B96329">
      <w:pPr>
        <w:keepNext/>
        <w:rPr>
          <w:lang w:eastAsia="zh-TW"/>
        </w:rPr>
      </w:pPr>
    </w:p>
    <w:p w14:paraId="08DF5D2F"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B96329">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855C219"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B96329">
      <w:pPr>
        <w:keepNext/>
        <w:rPr>
          <w:lang w:eastAsia="zh-TW"/>
        </w:rPr>
      </w:pPr>
    </w:p>
    <w:p w14:paraId="2796A566" w14:textId="77777777" w:rsidR="00B878C9" w:rsidRDefault="00B878C9" w:rsidP="00B96329">
      <w:pPr>
        <w:pStyle w:val="40"/>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B96329">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B96329">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B96329">
            <w:pPr>
              <w:pStyle w:val="TAC"/>
            </w:pPr>
            <w:r w:rsidRPr="0083629E">
              <w:t>UL5/DL1</w:t>
            </w:r>
          </w:p>
          <w:p w14:paraId="1CE98F0B" w14:textId="77777777" w:rsidR="00B878C9" w:rsidRPr="0083629E" w:rsidRDefault="00B878C9" w:rsidP="00B96329">
            <w:pPr>
              <w:pStyle w:val="TAC"/>
            </w:pPr>
            <w:r w:rsidRPr="0083629E">
              <w:t>direct-hit</w:t>
            </w:r>
          </w:p>
        </w:tc>
      </w:tr>
    </w:tbl>
    <w:p w14:paraId="656559C5" w14:textId="77777777" w:rsidR="00B878C9" w:rsidRDefault="00B878C9" w:rsidP="00B96329">
      <w:pPr>
        <w:keepNext/>
      </w:pPr>
    </w:p>
    <w:p w14:paraId="7C31D465" w14:textId="77777777"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B96329">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B96329">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B96329">
            <w:pPr>
              <w:pStyle w:val="TAC"/>
              <w:rPr>
                <w:bCs/>
              </w:rPr>
            </w:pPr>
            <w:r w:rsidRPr="00AF6487">
              <w:rPr>
                <w:bCs/>
              </w:rPr>
              <w:t>UL1/DL5</w:t>
            </w:r>
          </w:p>
        </w:tc>
      </w:tr>
    </w:tbl>
    <w:p w14:paraId="7DD1DC52" w14:textId="77777777" w:rsidR="00B878C9" w:rsidRDefault="00B878C9" w:rsidP="00B96329">
      <w:pPr>
        <w:keepNext/>
      </w:pPr>
    </w:p>
    <w:p w14:paraId="76FE3DDB" w14:textId="77777777"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B96329">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B96329">
            <w:pPr>
              <w:pStyle w:val="TAH"/>
            </w:pPr>
            <w:r w:rsidRPr="00EF5447">
              <w:rPr>
                <w:lang w:eastAsia="ja-JP"/>
              </w:rPr>
              <w:t>EN-DC</w:t>
            </w:r>
          </w:p>
          <w:p w14:paraId="429654B3" w14:textId="77777777"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B96329">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B96329">
            <w:pPr>
              <w:pStyle w:val="TAC"/>
            </w:pPr>
            <w:r>
              <w:t>6</w:t>
            </w:r>
            <w:r w:rsidRPr="00EF5447">
              <w:t>8</w:t>
            </w:r>
          </w:p>
        </w:tc>
        <w:tc>
          <w:tcPr>
            <w:tcW w:w="588" w:type="pct"/>
            <w:shd w:val="clear" w:color="auto" w:fill="auto"/>
            <w:noWrap/>
          </w:tcPr>
          <w:p w14:paraId="0A65E9B0" w14:textId="77777777" w:rsidR="00B878C9" w:rsidRPr="00EF5447" w:rsidRDefault="00B878C9" w:rsidP="00B96329">
            <w:pPr>
              <w:pStyle w:val="TAC"/>
            </w:pPr>
            <w:r w:rsidRPr="00EF5447">
              <w:t>705.5</w:t>
            </w:r>
          </w:p>
        </w:tc>
        <w:tc>
          <w:tcPr>
            <w:tcW w:w="503" w:type="pct"/>
            <w:shd w:val="clear" w:color="auto" w:fill="auto"/>
            <w:noWrap/>
          </w:tcPr>
          <w:p w14:paraId="02C2B785" w14:textId="77777777" w:rsidR="00B878C9" w:rsidRPr="00EF5447" w:rsidRDefault="00B878C9" w:rsidP="00B96329">
            <w:pPr>
              <w:pStyle w:val="TAC"/>
            </w:pPr>
            <w:r w:rsidRPr="00EF5447">
              <w:t>5</w:t>
            </w:r>
          </w:p>
        </w:tc>
        <w:tc>
          <w:tcPr>
            <w:tcW w:w="395" w:type="pct"/>
            <w:shd w:val="clear" w:color="auto" w:fill="auto"/>
            <w:noWrap/>
          </w:tcPr>
          <w:p w14:paraId="03070DBC" w14:textId="77777777" w:rsidR="00B878C9" w:rsidRPr="00EF5447" w:rsidRDefault="00B878C9" w:rsidP="00B96329">
            <w:pPr>
              <w:pStyle w:val="TAC"/>
            </w:pPr>
            <w:r w:rsidRPr="00EF5447">
              <w:t>25</w:t>
            </w:r>
          </w:p>
        </w:tc>
        <w:tc>
          <w:tcPr>
            <w:tcW w:w="616" w:type="pct"/>
            <w:shd w:val="clear" w:color="auto" w:fill="auto"/>
            <w:noWrap/>
          </w:tcPr>
          <w:p w14:paraId="40A6A36A" w14:textId="77777777" w:rsidR="00B878C9" w:rsidRPr="00EF5447" w:rsidRDefault="00B878C9" w:rsidP="00B96329">
            <w:pPr>
              <w:pStyle w:val="TAC"/>
            </w:pPr>
            <w:r w:rsidRPr="00EF5447">
              <w:t>760.5</w:t>
            </w:r>
          </w:p>
        </w:tc>
        <w:tc>
          <w:tcPr>
            <w:tcW w:w="478" w:type="pct"/>
            <w:shd w:val="clear" w:color="auto" w:fill="auto"/>
            <w:noWrap/>
          </w:tcPr>
          <w:p w14:paraId="53D7FA3C" w14:textId="77777777" w:rsidR="00B878C9" w:rsidRPr="00EF5447" w:rsidRDefault="00B878C9" w:rsidP="00B96329">
            <w:pPr>
              <w:pStyle w:val="TAC"/>
            </w:pPr>
            <w:r w:rsidRPr="00EF5447">
              <w:t>5.5</w:t>
            </w:r>
          </w:p>
        </w:tc>
        <w:tc>
          <w:tcPr>
            <w:tcW w:w="491" w:type="pct"/>
          </w:tcPr>
          <w:p w14:paraId="1FA7B51A" w14:textId="77777777" w:rsidR="00B878C9" w:rsidRPr="00EF5447" w:rsidRDefault="00B878C9" w:rsidP="00B96329">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B96329">
            <w:pPr>
              <w:pStyle w:val="TAC"/>
            </w:pPr>
          </w:p>
        </w:tc>
        <w:tc>
          <w:tcPr>
            <w:tcW w:w="563" w:type="pct"/>
            <w:shd w:val="clear" w:color="auto" w:fill="auto"/>
          </w:tcPr>
          <w:p w14:paraId="5EEFD2F5" w14:textId="77777777" w:rsidR="00B878C9" w:rsidRPr="00EF5447" w:rsidRDefault="00B878C9" w:rsidP="00B96329">
            <w:pPr>
              <w:pStyle w:val="TAC"/>
            </w:pPr>
            <w:r>
              <w:t>n78</w:t>
            </w:r>
          </w:p>
        </w:tc>
        <w:tc>
          <w:tcPr>
            <w:tcW w:w="588" w:type="pct"/>
            <w:shd w:val="clear" w:color="auto" w:fill="auto"/>
            <w:noWrap/>
          </w:tcPr>
          <w:p w14:paraId="317CD8F9" w14:textId="77777777" w:rsidR="00B878C9" w:rsidRPr="00EF5447" w:rsidRDefault="00B878C9" w:rsidP="00B96329">
            <w:pPr>
              <w:pStyle w:val="TAC"/>
            </w:pPr>
            <w:r w:rsidRPr="00EF5447">
              <w:t>3582.5</w:t>
            </w:r>
          </w:p>
        </w:tc>
        <w:tc>
          <w:tcPr>
            <w:tcW w:w="503" w:type="pct"/>
            <w:shd w:val="clear" w:color="auto" w:fill="auto"/>
            <w:noWrap/>
          </w:tcPr>
          <w:p w14:paraId="1D9C8560" w14:textId="77777777" w:rsidR="00B878C9" w:rsidRPr="00EF5447" w:rsidRDefault="00B878C9" w:rsidP="00B96329">
            <w:pPr>
              <w:pStyle w:val="TAC"/>
            </w:pPr>
            <w:r w:rsidRPr="00EF5447">
              <w:t>10</w:t>
            </w:r>
          </w:p>
        </w:tc>
        <w:tc>
          <w:tcPr>
            <w:tcW w:w="395" w:type="pct"/>
            <w:shd w:val="clear" w:color="auto" w:fill="auto"/>
            <w:noWrap/>
          </w:tcPr>
          <w:p w14:paraId="18B58134" w14:textId="77777777" w:rsidR="00B878C9" w:rsidRPr="00EF5447" w:rsidRDefault="00B878C9" w:rsidP="00B96329">
            <w:pPr>
              <w:pStyle w:val="TAC"/>
            </w:pPr>
            <w:r w:rsidRPr="00EF5447">
              <w:t>50</w:t>
            </w:r>
          </w:p>
        </w:tc>
        <w:tc>
          <w:tcPr>
            <w:tcW w:w="616" w:type="pct"/>
            <w:shd w:val="clear" w:color="auto" w:fill="auto"/>
            <w:noWrap/>
          </w:tcPr>
          <w:p w14:paraId="062A6CC1" w14:textId="77777777" w:rsidR="00B878C9" w:rsidRPr="00EF5447" w:rsidRDefault="00B878C9" w:rsidP="00B96329">
            <w:pPr>
              <w:pStyle w:val="TAC"/>
            </w:pPr>
            <w:r w:rsidRPr="00EF5447">
              <w:t>3582.5</w:t>
            </w:r>
          </w:p>
        </w:tc>
        <w:tc>
          <w:tcPr>
            <w:tcW w:w="478" w:type="pct"/>
            <w:shd w:val="clear" w:color="auto" w:fill="auto"/>
            <w:noWrap/>
          </w:tcPr>
          <w:p w14:paraId="249AD8D2" w14:textId="77777777" w:rsidR="00B878C9" w:rsidRPr="00EF5447" w:rsidRDefault="00B878C9" w:rsidP="00B96329">
            <w:pPr>
              <w:pStyle w:val="TAC"/>
            </w:pPr>
            <w:r w:rsidRPr="00EF5447">
              <w:t>N/A</w:t>
            </w:r>
          </w:p>
        </w:tc>
        <w:tc>
          <w:tcPr>
            <w:tcW w:w="491" w:type="pct"/>
          </w:tcPr>
          <w:p w14:paraId="637CA64F" w14:textId="77777777" w:rsidR="00B878C9" w:rsidRPr="00EF5447" w:rsidRDefault="00B878C9" w:rsidP="00B96329">
            <w:pPr>
              <w:pStyle w:val="TAC"/>
            </w:pPr>
            <w:r w:rsidRPr="00EF5447">
              <w:t>N/A</w:t>
            </w:r>
          </w:p>
        </w:tc>
      </w:tr>
    </w:tbl>
    <w:p w14:paraId="202EE60D" w14:textId="77777777" w:rsidR="00B878C9" w:rsidRDefault="00B878C9" w:rsidP="00B96329">
      <w:pPr>
        <w:keepNext/>
        <w:rPr>
          <w:lang w:eastAsia="ja-JP"/>
        </w:rPr>
      </w:pPr>
    </w:p>
    <w:p w14:paraId="423C3553" w14:textId="77777777" w:rsidR="00B878C9" w:rsidRDefault="00B878C9" w:rsidP="00B96329">
      <w:pPr>
        <w:pStyle w:val="30"/>
        <w:rPr>
          <w:lang w:eastAsia="ja-JP"/>
        </w:rPr>
      </w:pPr>
      <w:bookmarkStart w:id="68" w:name="_Toc191064323"/>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68"/>
    </w:p>
    <w:p w14:paraId="1AD67843" w14:textId="77777777" w:rsidR="00B878C9" w:rsidRDefault="00B878C9" w:rsidP="00B96329">
      <w:pPr>
        <w:pStyle w:val="40"/>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B96329">
            <w:pPr>
              <w:pStyle w:val="TAH"/>
              <w:keepLines w:val="0"/>
              <w:rPr>
                <w:rFonts w:cs="Arial"/>
                <w:lang w:val="en-US" w:eastAsia="fi-FI"/>
              </w:rPr>
            </w:pPr>
            <w:r>
              <w:rPr>
                <w:rFonts w:cs="Arial"/>
                <w:lang w:val="en-US" w:eastAsia="fi-FI"/>
              </w:rPr>
              <w:t>EN-DC</w:t>
            </w:r>
          </w:p>
          <w:p w14:paraId="37C80FDF"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B96329">
            <w:pPr>
              <w:pStyle w:val="TAH"/>
              <w:keepLines w:val="0"/>
              <w:rPr>
                <w:rFonts w:cs="Arial"/>
                <w:lang w:val="en-US" w:eastAsia="fi-FI"/>
              </w:rPr>
            </w:pPr>
            <w:r>
              <w:rPr>
                <w:rFonts w:cs="Arial"/>
                <w:lang w:val="en-US" w:eastAsia="fi-FI"/>
              </w:rPr>
              <w:t>Uplink EN-DC</w:t>
            </w:r>
          </w:p>
          <w:p w14:paraId="06D3D38C" w14:textId="77777777" w:rsidR="00B878C9" w:rsidRDefault="00B878C9" w:rsidP="00B96329">
            <w:pPr>
              <w:pStyle w:val="TAH"/>
              <w:keepLines w:val="0"/>
              <w:rPr>
                <w:rFonts w:cs="Arial"/>
                <w:lang w:val="en-US" w:eastAsia="fi-FI"/>
              </w:rPr>
            </w:pPr>
            <w:r>
              <w:rPr>
                <w:rFonts w:cs="Arial"/>
                <w:lang w:val="en-US" w:eastAsia="fi-FI"/>
              </w:rPr>
              <w:t>configuration</w:t>
            </w:r>
          </w:p>
          <w:p w14:paraId="07675471"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B96329">
            <w:pPr>
              <w:pStyle w:val="TAH"/>
              <w:keepLines w:val="0"/>
              <w:rPr>
                <w:rFonts w:cs="Arial"/>
                <w:b w:val="0"/>
                <w:lang w:eastAsia="fi-FI"/>
              </w:rPr>
            </w:pPr>
            <w:r>
              <w:rPr>
                <w:rFonts w:cs="Arial"/>
                <w:b w:val="0"/>
                <w:lang w:val="fi-FI"/>
              </w:rPr>
              <w:t>No</w:t>
            </w:r>
          </w:p>
        </w:tc>
      </w:tr>
    </w:tbl>
    <w:p w14:paraId="334A0646" w14:textId="77777777" w:rsidR="00B878C9" w:rsidRDefault="00B878C9" w:rsidP="00B96329">
      <w:pPr>
        <w:pStyle w:val="40"/>
        <w:keepLines w:val="0"/>
        <w:rPr>
          <w:lang w:val="en-US"/>
        </w:rPr>
      </w:pPr>
      <w:r>
        <w:rPr>
          <w:lang w:val="en-US"/>
        </w:rPr>
        <w:t>6.1.11.2</w:t>
      </w:r>
      <w:r>
        <w:rPr>
          <w:lang w:val="en-US"/>
        </w:rPr>
        <w:tab/>
        <w:t>Maximum output power for DC</w:t>
      </w:r>
    </w:p>
    <w:p w14:paraId="39DF8A37" w14:textId="77777777"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B96329">
            <w:pPr>
              <w:pStyle w:val="TAH"/>
              <w:keepLines w:val="0"/>
              <w:rPr>
                <w:rFonts w:eastAsia="Symbol" w:cs="Arial"/>
              </w:rPr>
            </w:pPr>
            <w:r>
              <w:rPr>
                <w:rFonts w:eastAsia="Symbol" w:cs="Arial"/>
              </w:rPr>
              <w:t>Power class 3</w:t>
            </w:r>
          </w:p>
          <w:p w14:paraId="05346B5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B96329">
            <w:pPr>
              <w:pStyle w:val="TAH"/>
              <w:keepLines w:val="0"/>
              <w:rPr>
                <w:rFonts w:eastAsia="Symbol" w:cs="Arial"/>
              </w:rPr>
            </w:pPr>
            <w:r>
              <w:rPr>
                <w:rFonts w:eastAsia="Symbol" w:cs="Arial"/>
              </w:rPr>
              <w:t>Tolerance</w:t>
            </w:r>
          </w:p>
          <w:p w14:paraId="5B6C4D34" w14:textId="77777777" w:rsidR="00B878C9" w:rsidRDefault="00B878C9" w:rsidP="00B96329">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B96329">
            <w:pPr>
              <w:pStyle w:val="TAC"/>
              <w:keepLines w:val="0"/>
              <w:rPr>
                <w:rFonts w:eastAsia="Symbol" w:cs="Arial"/>
              </w:rPr>
            </w:pPr>
            <w:r>
              <w:rPr>
                <w:rFonts w:eastAsia="Symbol" w:cs="Arial"/>
              </w:rPr>
              <w:t>+2/-3</w:t>
            </w:r>
          </w:p>
        </w:tc>
      </w:tr>
    </w:tbl>
    <w:p w14:paraId="60523CDF" w14:textId="77777777" w:rsidR="00B878C9" w:rsidRDefault="00B878C9" w:rsidP="00B96329">
      <w:pPr>
        <w:pStyle w:val="40"/>
        <w:keepLines w:val="0"/>
        <w:rPr>
          <w:lang w:val="en-US"/>
        </w:rPr>
      </w:pPr>
      <w:r>
        <w:rPr>
          <w:lang w:val="en-US"/>
        </w:rPr>
        <w:t>6.1.11.3</w:t>
      </w:r>
      <w:r>
        <w:rPr>
          <w:lang w:val="en-US"/>
        </w:rPr>
        <w:tab/>
        <w:t>Spurious emission band UE co-existence for DC</w:t>
      </w:r>
    </w:p>
    <w:p w14:paraId="4DF60E27" w14:textId="77777777"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403FC6B"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7F7777A" w14:textId="77777777" w:rsidR="00B878C9" w:rsidRPr="00D807E2" w:rsidRDefault="00B878C9" w:rsidP="00B96329">
            <w:pPr>
              <w:keepNext/>
              <w:keepLines/>
              <w:spacing w:after="0"/>
              <w:ind w:left="851" w:hanging="851"/>
              <w:rPr>
                <w:rFonts w:cs="Arial"/>
                <w:szCs w:val="18"/>
              </w:rPr>
            </w:pPr>
          </w:p>
        </w:tc>
      </w:tr>
    </w:tbl>
    <w:p w14:paraId="01CF3CFC" w14:textId="77777777" w:rsidR="00B878C9" w:rsidRDefault="00B878C9" w:rsidP="00B96329">
      <w:pPr>
        <w:keepNext/>
        <w:rPr>
          <w:lang w:val="en-US"/>
        </w:rPr>
      </w:pPr>
    </w:p>
    <w:p w14:paraId="06633CE2" w14:textId="77777777" w:rsidR="00B878C9" w:rsidRDefault="00B878C9" w:rsidP="00B96329">
      <w:pPr>
        <w:pStyle w:val="40"/>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CA396F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3F1B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B0121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9F300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029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6CE406C4"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95B25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96427A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80F09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0A795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2038C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300B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ED70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0BD437EF"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C2E6B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F1A23A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8D736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B70715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D632B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6F035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4AEE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AD9AE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97E54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9ECF5F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2A4BAAE"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ADBCD7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9DA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D0EF3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75F51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4481A3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D23A0C7"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26A39D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1916A8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B16A2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43411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2451F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B96329">
            <w:pPr>
              <w:pStyle w:val="TAN"/>
              <w:rPr>
                <w:rFonts w:cs="Arial"/>
                <w:szCs w:val="18"/>
                <w:lang w:val="en-US" w:eastAsia="zh-CN"/>
              </w:rPr>
            </w:pPr>
          </w:p>
          <w:p w14:paraId="0050964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EA30794"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F66790E"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FA0C67E" w14:textId="77777777" w:rsidR="00B878C9" w:rsidRDefault="00B878C9" w:rsidP="00B96329">
      <w:pPr>
        <w:keepNext/>
        <w:rPr>
          <w:lang w:eastAsia="ja-JP"/>
        </w:rPr>
      </w:pPr>
    </w:p>
    <w:p w14:paraId="75EBA257" w14:textId="77777777"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14:paraId="48383F7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B4A9B66"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2849C"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54E7235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87F8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105DB0"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r>
      <w:tr w:rsidR="00B878C9" w:rsidRPr="001568FD" w14:paraId="11523A1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19DD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14:paraId="6E94163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9D43F7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FE18B60"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B96329">
      <w:pPr>
        <w:keepNext/>
        <w:rPr>
          <w:lang w:eastAsia="zh-TW"/>
        </w:rPr>
      </w:pPr>
    </w:p>
    <w:p w14:paraId="1C859930" w14:textId="77777777"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B96329">
      <w:pPr>
        <w:pStyle w:val="40"/>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14:paraId="6CFC5B5A"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B96329">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81000A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B96329">
      <w:pPr>
        <w:keepNext/>
        <w:rPr>
          <w:lang w:eastAsia="zh-TW"/>
        </w:rPr>
      </w:pPr>
    </w:p>
    <w:p w14:paraId="5B3FBE0C"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B96329">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B96329">
            <w:pPr>
              <w:pStyle w:val="TAC"/>
              <w:rPr>
                <w:color w:val="000000" w:themeColor="text1"/>
                <w:lang w:eastAsia="zh-CN"/>
              </w:rPr>
            </w:pPr>
            <w:r>
              <w:rPr>
                <w:lang w:eastAsia="zh-CN"/>
              </w:rPr>
              <w:lastRenderedPageBreak/>
              <w:t>DC_68</w:t>
            </w:r>
            <w:r w:rsidRPr="00D67A9D">
              <w:rPr>
                <w:lang w:eastAsia="zh-CN"/>
              </w:rPr>
              <w:t>_</w:t>
            </w:r>
            <w:r>
              <w:rPr>
                <w:lang w:eastAsia="zh-CN"/>
              </w:rPr>
              <w:t>n79</w:t>
            </w:r>
          </w:p>
        </w:tc>
        <w:tc>
          <w:tcPr>
            <w:tcW w:w="3045" w:type="dxa"/>
          </w:tcPr>
          <w:p w14:paraId="78C24335"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27C1C591"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B96329">
      <w:pPr>
        <w:keepNext/>
        <w:rPr>
          <w:lang w:eastAsia="zh-TW"/>
        </w:rPr>
      </w:pPr>
    </w:p>
    <w:p w14:paraId="575C7914" w14:textId="77777777" w:rsidR="00B878C9" w:rsidRDefault="00B878C9" w:rsidP="00B96329">
      <w:pPr>
        <w:pStyle w:val="40"/>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Default="00B878C9" w:rsidP="00B96329">
      <w:pPr>
        <w:keepNext/>
        <w:rPr>
          <w:rFonts w:hint="eastAsia"/>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A9ABB31" w14:textId="77777777" w:rsidR="007E5169" w:rsidRPr="00AF0B93" w:rsidRDefault="007E5169" w:rsidP="00B96329">
      <w:pPr>
        <w:keepNext/>
        <w:rPr>
          <w:rFonts w:eastAsia="Malgun Gothic" w:hint="eastAsia"/>
          <w:lang w:eastAsia="zh-TW"/>
        </w:rPr>
      </w:pPr>
    </w:p>
    <w:p w14:paraId="28B567D7" w14:textId="77777777" w:rsidR="007E5169" w:rsidRDefault="007E5169" w:rsidP="007E5169">
      <w:pPr>
        <w:pStyle w:val="30"/>
        <w:rPr>
          <w:lang w:eastAsia="ja-JP"/>
        </w:rPr>
      </w:pPr>
      <w:bookmarkStart w:id="69" w:name="_Toc191064324"/>
      <w:r>
        <w:t>6.1.12</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41</w:t>
      </w:r>
      <w:bookmarkEnd w:id="69"/>
    </w:p>
    <w:p w14:paraId="525D63EB" w14:textId="77777777" w:rsidR="007E5169" w:rsidRDefault="007E5169" w:rsidP="007E5169">
      <w:pPr>
        <w:pStyle w:val="40"/>
        <w:rPr>
          <w:lang w:eastAsia="ja-JP"/>
        </w:rPr>
      </w:pPr>
      <w:bookmarkStart w:id="70" w:name="_Toc494295561"/>
      <w:bookmarkStart w:id="71" w:name="_Toc495923661"/>
      <w:bookmarkStart w:id="72" w:name="_Toc500344914"/>
      <w:bookmarkStart w:id="73" w:name="_Toc507677787"/>
      <w:bookmarkStart w:id="74" w:name="_Toc512349565"/>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70"/>
      <w:bookmarkEnd w:id="71"/>
      <w:bookmarkEnd w:id="72"/>
      <w:bookmarkEnd w:id="73"/>
      <w:bookmarkEnd w:id="74"/>
    </w:p>
    <w:p w14:paraId="63CF0CC7" w14:textId="77777777" w:rsidR="007E5169" w:rsidRDefault="007E5169" w:rsidP="007E5169">
      <w:pPr>
        <w:pStyle w:val="TH"/>
        <w:rPr>
          <w:rFonts w:eastAsia="Calibri Light"/>
          <w:sz w:val="28"/>
          <w:szCs w:val="28"/>
          <w:lang w:eastAsia="ja-JP"/>
        </w:rPr>
      </w:pPr>
      <w:r>
        <w:t xml:space="preserve">Table 6.1.12.1-1: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7E5169" w14:paraId="30693666" w14:textId="77777777" w:rsidTr="00ED4E2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2A2967" w14:textId="77777777" w:rsidR="007E5169" w:rsidRDefault="007E5169" w:rsidP="00ED4E27">
            <w:pPr>
              <w:pStyle w:val="TAH"/>
              <w:rPr>
                <w:rFonts w:cs="Arial"/>
                <w:lang w:val="en-US" w:eastAsia="fi-FI"/>
              </w:rPr>
            </w:pPr>
            <w:r>
              <w:rPr>
                <w:rFonts w:cs="Arial"/>
                <w:lang w:val="en-US" w:eastAsia="fi-FI"/>
              </w:rPr>
              <w:t>EN-DC</w:t>
            </w:r>
          </w:p>
          <w:p w14:paraId="0183189B" w14:textId="77777777" w:rsidR="007E5169" w:rsidRDefault="007E5169" w:rsidP="00ED4E27">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3B107" w14:textId="77777777" w:rsidR="007E5169" w:rsidRDefault="007E5169" w:rsidP="00ED4E27">
            <w:pPr>
              <w:pStyle w:val="TAH"/>
              <w:rPr>
                <w:rFonts w:cs="Arial"/>
                <w:lang w:val="en-US" w:eastAsia="fi-FI"/>
              </w:rPr>
            </w:pPr>
            <w:r>
              <w:rPr>
                <w:rFonts w:cs="Arial"/>
                <w:lang w:val="en-US" w:eastAsia="fi-FI"/>
              </w:rPr>
              <w:t>Uplink EN-DC</w:t>
            </w:r>
          </w:p>
          <w:p w14:paraId="2EBB0E4C" w14:textId="77777777" w:rsidR="007E5169" w:rsidRDefault="007E5169" w:rsidP="00ED4E27">
            <w:pPr>
              <w:pStyle w:val="TAH"/>
              <w:rPr>
                <w:rFonts w:cs="Arial"/>
                <w:lang w:val="en-US" w:eastAsia="fi-FI"/>
              </w:rPr>
            </w:pPr>
            <w:r>
              <w:rPr>
                <w:rFonts w:cs="Arial"/>
                <w:lang w:val="en-US" w:eastAsia="fi-FI"/>
              </w:rPr>
              <w:t>configuration</w:t>
            </w:r>
          </w:p>
          <w:p w14:paraId="592033CA" w14:textId="77777777" w:rsidR="007E5169" w:rsidRDefault="007E5169" w:rsidP="00ED4E27">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6FBB17" w14:textId="77777777" w:rsidR="007E5169" w:rsidRDefault="007E5169" w:rsidP="00ED4E27">
            <w:pPr>
              <w:pStyle w:val="TAH"/>
              <w:rPr>
                <w:rFonts w:cs="Arial"/>
                <w:lang w:val="en-US" w:eastAsia="fi-FI"/>
              </w:rPr>
            </w:pPr>
            <w:r>
              <w:rPr>
                <w:rFonts w:cs="Arial"/>
                <w:lang w:eastAsia="fi-FI"/>
              </w:rPr>
              <w:t>Single UL allowed</w:t>
            </w:r>
          </w:p>
        </w:tc>
      </w:tr>
      <w:tr w:rsidR="007E5169" w14:paraId="0418E8E8" w14:textId="77777777" w:rsidTr="00ED4E27">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F58C71D" w14:textId="77777777" w:rsidR="007E5169" w:rsidRDefault="007E5169" w:rsidP="00ED4E27">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DB7822" w14:textId="77777777" w:rsidR="007E5169" w:rsidRPr="006F2F43" w:rsidRDefault="007E5169" w:rsidP="00ED4E27">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D9C6699" w14:textId="77777777" w:rsidR="007E5169" w:rsidRDefault="007E5169" w:rsidP="00ED4E27">
            <w:pPr>
              <w:pStyle w:val="TAH"/>
              <w:rPr>
                <w:rFonts w:cs="Arial"/>
                <w:b w:val="0"/>
                <w:lang w:eastAsia="fi-FI"/>
              </w:rPr>
            </w:pPr>
            <w:r>
              <w:rPr>
                <w:rFonts w:cs="Arial"/>
                <w:b w:val="0"/>
                <w:lang w:val="fi-FI"/>
              </w:rPr>
              <w:t>No</w:t>
            </w:r>
          </w:p>
        </w:tc>
      </w:tr>
      <w:tr w:rsidR="007E5169" w14:paraId="3553BBCF" w14:textId="77777777" w:rsidTr="00ED4E27">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AABC048" w14:textId="77777777" w:rsidR="007E5169" w:rsidRDefault="007E5169" w:rsidP="00ED4E27">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C663E" w14:textId="77777777" w:rsidR="007E5169" w:rsidRPr="006F2F43" w:rsidRDefault="007E5169" w:rsidP="00ED4E27">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EB3B6E" w14:textId="77777777" w:rsidR="007E5169" w:rsidRDefault="007E5169" w:rsidP="00ED4E27">
            <w:pPr>
              <w:pStyle w:val="TAH"/>
              <w:rPr>
                <w:rFonts w:cs="Arial"/>
                <w:b w:val="0"/>
                <w:lang w:eastAsia="fi-FI"/>
              </w:rPr>
            </w:pPr>
            <w:r>
              <w:rPr>
                <w:rFonts w:cs="Arial"/>
                <w:b w:val="0"/>
                <w:lang w:val="fi-FI"/>
              </w:rPr>
              <w:t>No</w:t>
            </w:r>
          </w:p>
        </w:tc>
      </w:tr>
      <w:tr w:rsidR="007E5169" w14:paraId="7AA180C7" w14:textId="77777777" w:rsidTr="00ED4E27">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858CDA9" w14:textId="77777777" w:rsidR="007E5169" w:rsidRDefault="007E5169" w:rsidP="00ED4E27">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D6C7F4" w14:textId="77777777" w:rsidR="007E5169" w:rsidRPr="006F2F43" w:rsidRDefault="007E5169" w:rsidP="00ED4E27">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7C1A346" w14:textId="77777777" w:rsidR="007E5169" w:rsidRDefault="007E5169" w:rsidP="00ED4E27">
            <w:pPr>
              <w:pStyle w:val="TAH"/>
              <w:rPr>
                <w:rFonts w:cs="Arial"/>
                <w:b w:val="0"/>
                <w:lang w:eastAsia="fi-FI"/>
              </w:rPr>
            </w:pPr>
            <w:r>
              <w:rPr>
                <w:rFonts w:cs="Arial"/>
                <w:b w:val="0"/>
                <w:lang w:val="fi-FI"/>
              </w:rPr>
              <w:t>No</w:t>
            </w:r>
          </w:p>
        </w:tc>
      </w:tr>
    </w:tbl>
    <w:p w14:paraId="20D65605" w14:textId="77777777" w:rsidR="007E5169" w:rsidRDefault="007E5169" w:rsidP="007E5169">
      <w:pPr>
        <w:pStyle w:val="40"/>
        <w:keepLines w:val="0"/>
        <w:rPr>
          <w:lang w:val="en-US"/>
        </w:rPr>
      </w:pPr>
      <w:r>
        <w:rPr>
          <w:lang w:val="en-US"/>
        </w:rPr>
        <w:t>6.1.12.2</w:t>
      </w:r>
      <w:r>
        <w:rPr>
          <w:lang w:val="en-US"/>
        </w:rPr>
        <w:tab/>
        <w:t>Maximum output power for DC</w:t>
      </w:r>
    </w:p>
    <w:p w14:paraId="59AEBDBB" w14:textId="77777777" w:rsidR="007E5169" w:rsidRDefault="007E5169" w:rsidP="007E5169">
      <w:pPr>
        <w:pStyle w:val="TH"/>
        <w:rPr>
          <w:rFonts w:eastAsia="Calibri Light"/>
          <w:sz w:val="28"/>
          <w:szCs w:val="28"/>
          <w:lang w:eastAsia="ja-JP"/>
        </w:rPr>
      </w:pPr>
      <w:r>
        <w:t xml:space="preserve">Table 6.1.12.2-1: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5169" w14:paraId="0D5AE237" w14:textId="77777777" w:rsidTr="00ED4E2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FB18674" w14:textId="77777777" w:rsidR="007E5169" w:rsidRDefault="007E5169" w:rsidP="00ED4E27">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7FC99C" w14:textId="77777777" w:rsidR="007E5169" w:rsidRDefault="007E5169" w:rsidP="00ED4E27">
            <w:pPr>
              <w:pStyle w:val="TAH"/>
              <w:rPr>
                <w:rFonts w:eastAsia="Symbol" w:cs="Arial"/>
              </w:rPr>
            </w:pPr>
            <w:r>
              <w:rPr>
                <w:rFonts w:eastAsia="Symbol" w:cs="Arial"/>
              </w:rPr>
              <w:t>Power class 3</w:t>
            </w:r>
          </w:p>
          <w:p w14:paraId="59664BB9" w14:textId="77777777" w:rsidR="007E5169" w:rsidRDefault="007E5169" w:rsidP="00ED4E27">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73E12E" w14:textId="77777777" w:rsidR="007E5169" w:rsidRDefault="007E5169" w:rsidP="00ED4E27">
            <w:pPr>
              <w:pStyle w:val="TAH"/>
              <w:rPr>
                <w:rFonts w:eastAsia="Symbol" w:cs="Arial"/>
              </w:rPr>
            </w:pPr>
            <w:r>
              <w:rPr>
                <w:rFonts w:eastAsia="Symbol" w:cs="Arial"/>
              </w:rPr>
              <w:t>Tolerance</w:t>
            </w:r>
          </w:p>
          <w:p w14:paraId="2C928DE9" w14:textId="77777777" w:rsidR="007E5169" w:rsidRDefault="007E5169" w:rsidP="00ED4E27">
            <w:pPr>
              <w:pStyle w:val="TAH"/>
              <w:rPr>
                <w:rFonts w:eastAsia="Symbol" w:cs="Arial"/>
              </w:rPr>
            </w:pPr>
            <w:r>
              <w:rPr>
                <w:rFonts w:eastAsia="Symbol" w:cs="Arial"/>
              </w:rPr>
              <w:t>(dB)</w:t>
            </w:r>
          </w:p>
        </w:tc>
      </w:tr>
      <w:tr w:rsidR="007E5169" w14:paraId="446ACA7D" w14:textId="77777777" w:rsidTr="00ED4E27">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2A4FECA" w14:textId="77777777" w:rsidR="007E5169" w:rsidRDefault="007E5169" w:rsidP="00ED4E27">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ECF8F08" w14:textId="77777777" w:rsidR="007E5169" w:rsidRDefault="007E5169" w:rsidP="00ED4E27">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AF054A" w14:textId="77777777" w:rsidR="007E5169" w:rsidRDefault="007E5169" w:rsidP="00ED4E27">
            <w:pPr>
              <w:pStyle w:val="TAC"/>
              <w:keepLines w:val="0"/>
              <w:rPr>
                <w:rFonts w:eastAsia="Symbol" w:cs="Arial"/>
              </w:rPr>
            </w:pPr>
            <w:r>
              <w:rPr>
                <w:rFonts w:eastAsia="Symbol" w:cs="Arial"/>
              </w:rPr>
              <w:t>+2/-3</w:t>
            </w:r>
          </w:p>
        </w:tc>
      </w:tr>
    </w:tbl>
    <w:p w14:paraId="4FE6F8BF" w14:textId="77777777" w:rsidR="007E5169" w:rsidRDefault="007E5169" w:rsidP="007E5169">
      <w:pPr>
        <w:pStyle w:val="40"/>
        <w:keepLines w:val="0"/>
        <w:rPr>
          <w:lang w:val="en-US"/>
        </w:rPr>
      </w:pPr>
      <w:r>
        <w:rPr>
          <w:lang w:val="en-US"/>
        </w:rPr>
        <w:t>6.1.12.3</w:t>
      </w:r>
      <w:r>
        <w:rPr>
          <w:lang w:val="en-US"/>
        </w:rPr>
        <w:tab/>
        <w:t>Spurious emission band UE co-existence for DC</w:t>
      </w:r>
    </w:p>
    <w:p w14:paraId="6AE1A155" w14:textId="77777777" w:rsidR="007E5169" w:rsidRPr="00A74077" w:rsidRDefault="007E5169" w:rsidP="007E5169">
      <w:pPr>
        <w:pStyle w:val="TH"/>
        <w:rPr>
          <w:lang w:val="en-US"/>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5169" w:rsidRPr="00697599" w14:paraId="55F29D46" w14:textId="77777777" w:rsidTr="00ED4E2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CF733EF" w14:textId="77777777" w:rsidR="007E5169" w:rsidRPr="00697599" w:rsidRDefault="007E5169" w:rsidP="00ED4E27">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9053FB" w14:textId="77777777" w:rsidR="007E5169" w:rsidRPr="00697599" w:rsidRDefault="007E5169" w:rsidP="00ED4E27">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5169" w:rsidRPr="00697599" w14:paraId="3E47866E" w14:textId="77777777" w:rsidTr="00ED4E2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885F25" w14:textId="77777777" w:rsidR="007E5169" w:rsidRPr="00697599" w:rsidRDefault="007E5169" w:rsidP="00ED4E27">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5B6EAAE" w14:textId="77777777" w:rsidR="007E5169" w:rsidRPr="00697599" w:rsidRDefault="007E5169" w:rsidP="00ED4E27">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555DFB0" w14:textId="77777777" w:rsidR="007E5169" w:rsidRPr="00697599" w:rsidRDefault="007E5169" w:rsidP="00ED4E27">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A7351E7" w14:textId="77777777" w:rsidR="007E5169" w:rsidRPr="00697599" w:rsidRDefault="007E5169" w:rsidP="00ED4E27">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51A0B92" w14:textId="77777777" w:rsidR="007E5169" w:rsidRPr="00697599" w:rsidRDefault="007E5169" w:rsidP="00ED4E27">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33AB53C" w14:textId="77777777" w:rsidR="007E5169" w:rsidRPr="00697599" w:rsidRDefault="007E5169" w:rsidP="00ED4E27">
            <w:pPr>
              <w:keepNext/>
              <w:keepLines/>
              <w:spacing w:after="0"/>
              <w:jc w:val="center"/>
              <w:rPr>
                <w:rFonts w:ascii="Arial" w:hAnsi="Arial" w:cs="Arial"/>
                <w:b/>
                <w:sz w:val="18"/>
              </w:rPr>
            </w:pPr>
            <w:r w:rsidRPr="00697599">
              <w:rPr>
                <w:rFonts w:ascii="Arial" w:hAnsi="Arial" w:cs="Arial"/>
                <w:b/>
                <w:sz w:val="18"/>
              </w:rPr>
              <w:t>NOTE</w:t>
            </w:r>
          </w:p>
        </w:tc>
      </w:tr>
      <w:tr w:rsidR="007E5169" w:rsidRPr="00B96329" w14:paraId="302B47F2" w14:textId="77777777" w:rsidTr="00ED4E27">
        <w:trPr>
          <w:trHeight w:val="192"/>
          <w:jc w:val="center"/>
        </w:trPr>
        <w:tc>
          <w:tcPr>
            <w:tcW w:w="1663" w:type="dxa"/>
            <w:tcBorders>
              <w:left w:val="single" w:sz="4" w:space="0" w:color="auto"/>
              <w:right w:val="single" w:sz="4" w:space="0" w:color="auto"/>
            </w:tcBorders>
          </w:tcPr>
          <w:p w14:paraId="58FCF650" w14:textId="77777777" w:rsidR="007E5169" w:rsidRPr="00B96329" w:rsidRDefault="007E5169" w:rsidP="00ED4E27">
            <w:pPr>
              <w:keepNext/>
              <w:keepLines/>
              <w:spacing w:after="0"/>
              <w:jc w:val="center"/>
              <w:rPr>
                <w:rFonts w:ascii="Arial" w:hAnsi="Arial" w:cs="Arial"/>
                <w:sz w:val="18"/>
                <w:szCs w:val="16"/>
                <w:lang w:eastAsia="ja-JP"/>
              </w:rPr>
            </w:pPr>
            <w:r w:rsidRPr="00B96329">
              <w:rPr>
                <w:rFonts w:ascii="Arial" w:hAnsi="Arial" w:cs="Arial"/>
                <w:sz w:val="18"/>
                <w:szCs w:val="16"/>
                <w:lang w:eastAsia="ja-JP"/>
              </w:rPr>
              <w:t>DC_</w:t>
            </w:r>
            <w:r>
              <w:rPr>
                <w:rFonts w:ascii="Arial" w:hAnsi="Arial" w:cs="Arial"/>
                <w:sz w:val="18"/>
                <w:szCs w:val="16"/>
                <w:lang w:eastAsia="ja-JP"/>
              </w:rPr>
              <w:t>106</w:t>
            </w:r>
            <w:r w:rsidRPr="00B96329">
              <w:rPr>
                <w:rFonts w:ascii="Arial" w:hAnsi="Arial" w:cs="Arial"/>
                <w:sz w:val="18"/>
                <w:szCs w:val="16"/>
                <w:lang w:eastAsia="ja-JP"/>
              </w:rPr>
              <w:t>_n</w:t>
            </w:r>
            <w:r>
              <w:rPr>
                <w:rFonts w:ascii="Arial" w:hAnsi="Arial" w:cs="Arial"/>
                <w:sz w:val="18"/>
                <w:szCs w:val="16"/>
                <w:lang w:eastAsia="ja-JP"/>
              </w:rPr>
              <w:t>41</w:t>
            </w:r>
          </w:p>
        </w:tc>
        <w:tc>
          <w:tcPr>
            <w:tcW w:w="2919" w:type="dxa"/>
            <w:tcBorders>
              <w:top w:val="nil"/>
              <w:left w:val="nil"/>
              <w:bottom w:val="single" w:sz="4" w:space="0" w:color="auto"/>
              <w:right w:val="single" w:sz="4" w:space="0" w:color="auto"/>
            </w:tcBorders>
          </w:tcPr>
          <w:p w14:paraId="7B82386B" w14:textId="77777777" w:rsidR="007E5169" w:rsidRPr="00B96329" w:rsidRDefault="007E5169" w:rsidP="00ED4E27">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4DBB6D83" w14:textId="77777777" w:rsidR="007E5169" w:rsidRPr="00B96329" w:rsidRDefault="007E5169" w:rsidP="00ED4E27">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2A65122F" w14:textId="77777777" w:rsidR="007E5169" w:rsidRPr="00B96329" w:rsidRDefault="007E5169" w:rsidP="00ED4E27">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02775584" w14:textId="77777777" w:rsidR="007E5169" w:rsidRPr="00B96329" w:rsidRDefault="007E5169" w:rsidP="00ED4E27">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37186486" w14:textId="77777777" w:rsidR="007E5169" w:rsidRPr="00B96329" w:rsidRDefault="007E5169" w:rsidP="00ED4E27">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3DD52BAB" w14:textId="77777777" w:rsidR="007E5169" w:rsidRPr="00B96329" w:rsidRDefault="007E5169" w:rsidP="00ED4E27">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35F91870" w14:textId="77777777" w:rsidR="007E5169" w:rsidRPr="00B96329" w:rsidRDefault="007E5169" w:rsidP="00ED4E27">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7E5169" w:rsidRPr="007E3289" w14:paraId="0336B6FD" w14:textId="77777777" w:rsidTr="00ED4E2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773DECB" w14:textId="77777777" w:rsidR="007E5169" w:rsidRPr="00DC0E81" w:rsidRDefault="007E5169" w:rsidP="00ED4E27">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6516C5F3" w14:textId="77777777" w:rsidR="007E5169" w:rsidRDefault="007E5169" w:rsidP="007E5169">
      <w:pPr>
        <w:pStyle w:val="40"/>
        <w:keepLines w:val="0"/>
        <w:ind w:left="1134" w:hanging="1134"/>
        <w:rPr>
          <w:lang w:val="en-US"/>
        </w:rPr>
      </w:pPr>
      <w:r>
        <w:rPr>
          <w:lang w:val="en-US"/>
        </w:rPr>
        <w:t>6.1.12.4</w:t>
      </w:r>
      <w:r>
        <w:rPr>
          <w:lang w:val="en-US"/>
        </w:rPr>
        <w:tab/>
      </w:r>
      <w:r>
        <w:rPr>
          <w:rFonts w:hint="eastAsia"/>
          <w:lang w:eastAsia="zh-TW"/>
        </w:rPr>
        <w:t>C</w:t>
      </w:r>
      <w:r w:rsidRPr="002A13DA">
        <w:rPr>
          <w:lang w:eastAsia="zh-CN"/>
        </w:rPr>
        <w:t xml:space="preserve">o-existence </w:t>
      </w:r>
      <w:r>
        <w:rPr>
          <w:lang w:eastAsia="zh-CN"/>
        </w:rPr>
        <w:t>analysis for DC</w:t>
      </w:r>
    </w:p>
    <w:p w14:paraId="35B4E468" w14:textId="77777777" w:rsidR="007E5169" w:rsidRDefault="007E5169" w:rsidP="007E516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6.1.12.4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E5169" w14:paraId="73F96609" w14:textId="77777777" w:rsidTr="00ED4E27">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7AB2E30"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17E16B"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82FBAFD" w14:textId="77777777" w:rsidR="007E5169" w:rsidRDefault="007E5169"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252BC9"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0DC0D7" w14:textId="77777777" w:rsidR="007E5169" w:rsidRDefault="007E5169"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DABFDDA"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3676E0"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67B51AE"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7E5169" w14:paraId="767263CF" w14:textId="77777777" w:rsidTr="00ED4E27">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1CC61C7" w14:textId="77777777" w:rsidR="007E5169" w:rsidRDefault="007E5169" w:rsidP="00ED4E27">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8CFE888"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B18900F"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85B6372"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502D7A5"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9179680"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8F5AA3B"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3906B55" w14:textId="77777777" w:rsidR="007E5169" w:rsidRDefault="007E5169" w:rsidP="00ED4E27">
            <w:pPr>
              <w:keepNext/>
              <w:keepLines/>
              <w:spacing w:after="0"/>
              <w:rPr>
                <w:rFonts w:ascii="Arial" w:hAnsi="Arial" w:cs="Arial"/>
                <w:b/>
                <w:bCs/>
                <w:sz w:val="18"/>
                <w:szCs w:val="18"/>
                <w:lang w:val="en-US"/>
              </w:rPr>
            </w:pPr>
          </w:p>
        </w:tc>
      </w:tr>
      <w:tr w:rsidR="007E5169" w14:paraId="0402E896" w14:textId="77777777" w:rsidTr="00ED4E27">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6BE46D"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F26F68C"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D479B"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40CA9D" w14:textId="77777777" w:rsidR="007E5169" w:rsidRDefault="007E5169" w:rsidP="00ED4E27">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AA9E9EA"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37F79AC"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C6B6FC8"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0AC439D"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1BAAD6E6" w14:textId="77777777" w:rsidR="007E5169" w:rsidRDefault="007E5169" w:rsidP="00ED4E27">
            <w:pPr>
              <w:keepNext/>
              <w:keepLines/>
              <w:spacing w:after="0"/>
              <w:rPr>
                <w:rFonts w:ascii="Arial" w:hAnsi="Arial" w:cs="Arial"/>
                <w:b/>
                <w:bCs/>
                <w:sz w:val="18"/>
                <w:szCs w:val="18"/>
                <w:lang w:val="en-US"/>
              </w:rPr>
            </w:pPr>
          </w:p>
        </w:tc>
      </w:tr>
      <w:tr w:rsidR="007E5169" w14:paraId="27E977E6"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A16A5A"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179F0D0"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18279E"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FB499E3"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8069DD"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F6A194D"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4598CE5"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A7EF2A7" w14:textId="77777777" w:rsidR="007E5169" w:rsidRDefault="007E5169" w:rsidP="00ED4E27">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2FB2C2"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70C9AC90" w14:textId="77777777" w:rsidTr="00ED4E27">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A9679B" w14:textId="77777777" w:rsidR="007E5169" w:rsidRDefault="007E5169"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F86FDC"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4992</w:t>
            </w:r>
          </w:p>
        </w:tc>
        <w:tc>
          <w:tcPr>
            <w:tcW w:w="983" w:type="dxa"/>
            <w:tcBorders>
              <w:top w:val="nil"/>
              <w:left w:val="nil"/>
              <w:bottom w:val="single" w:sz="4" w:space="0" w:color="auto"/>
              <w:right w:val="single" w:sz="12" w:space="0" w:color="auto"/>
            </w:tcBorders>
            <w:shd w:val="clear" w:color="auto" w:fill="auto"/>
            <w:noWrap/>
            <w:vAlign w:val="bottom"/>
          </w:tcPr>
          <w:p w14:paraId="10E840DD"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0D0E04" w14:textId="77777777" w:rsidR="007E5169" w:rsidRDefault="007E5169" w:rsidP="00ED4E27">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DF7DFA"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CF0C772" w14:textId="77777777" w:rsidR="007E5169" w:rsidRDefault="007E5169" w:rsidP="00ED4E27">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204245"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C9B3373"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9118936"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598E4B03" w14:textId="77777777" w:rsidTr="00ED4E27">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EE0940" w14:textId="77777777" w:rsidR="007E5169" w:rsidRDefault="007E5169"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DE5962B" w14:textId="77777777" w:rsidR="007E5169" w:rsidRDefault="007E5169" w:rsidP="00ED4E27">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BBED91F" w14:textId="77777777" w:rsidR="007E5169" w:rsidRDefault="007E5169" w:rsidP="00ED4E27">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39C4A82" w14:textId="77777777" w:rsidR="007E5169" w:rsidRDefault="007E5169"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DE34BAC"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DAD549" w14:textId="77777777" w:rsidR="007E5169" w:rsidRPr="00F86952" w:rsidRDefault="007E5169"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D351628" w14:textId="77777777" w:rsidR="007E5169" w:rsidRPr="00F86952" w:rsidRDefault="007E5169"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89FBEB2" w14:textId="77777777" w:rsidR="007E5169" w:rsidRPr="00F86952" w:rsidRDefault="007E5169"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363750D" w14:textId="77777777" w:rsidR="007E5169" w:rsidRDefault="007E5169" w:rsidP="00ED4E27">
            <w:pPr>
              <w:keepNext/>
              <w:keepLines/>
              <w:spacing w:after="0"/>
              <w:rPr>
                <w:rFonts w:ascii="Arial" w:hAnsi="Arial" w:cs="Arial"/>
                <w:sz w:val="18"/>
                <w:szCs w:val="18"/>
                <w:lang w:val="en-US"/>
              </w:rPr>
            </w:pPr>
          </w:p>
        </w:tc>
      </w:tr>
      <w:tr w:rsidR="007E5169" w14:paraId="4C1B5DBF"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E0A362"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EE8B2A7" w14:textId="77777777" w:rsidR="007E5169" w:rsidRDefault="007E5169" w:rsidP="00ED4E27">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01A9886" w14:textId="77777777" w:rsidR="007E5169" w:rsidRDefault="007E5169" w:rsidP="00ED4E27">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59F6B8"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15AA07F"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CC246D" w14:textId="77777777" w:rsidR="007E5169" w:rsidRPr="00F86952" w:rsidRDefault="007E5169"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9E320D" w14:textId="77777777" w:rsidR="007E5169" w:rsidRPr="00F86952" w:rsidRDefault="007E5169"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F30F5E" w14:textId="77777777" w:rsidR="007E5169" w:rsidRPr="00F86952" w:rsidRDefault="007E5169"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8A1392E" w14:textId="77777777" w:rsidR="007E5169" w:rsidRDefault="007E5169" w:rsidP="00ED4E27">
            <w:pPr>
              <w:keepNext/>
              <w:keepLines/>
              <w:spacing w:after="0"/>
              <w:rPr>
                <w:rFonts w:ascii="Arial" w:hAnsi="Arial" w:cs="Arial"/>
                <w:sz w:val="18"/>
                <w:szCs w:val="18"/>
                <w:lang w:val="en-US"/>
              </w:rPr>
            </w:pPr>
          </w:p>
        </w:tc>
      </w:tr>
      <w:tr w:rsidR="007E5169" w14:paraId="75031A08" w14:textId="77777777" w:rsidTr="00ED4E27">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0E83F87" w14:textId="77777777" w:rsidR="007E5169" w:rsidRDefault="007E5169"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8DA0165" w14:textId="77777777" w:rsidR="007E5169" w:rsidRDefault="007E5169" w:rsidP="00ED4E27">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E747A59" w14:textId="77777777" w:rsidR="007E5169" w:rsidRDefault="007E5169" w:rsidP="00ED4E27">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5868F82" w14:textId="77777777" w:rsidR="007E5169" w:rsidRDefault="007E5169"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63C4CA4"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254DDF5"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D3EA8E"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8DA084E"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F7D4D16" w14:textId="77777777" w:rsidR="007E5169" w:rsidRDefault="007E5169" w:rsidP="00ED4E27">
            <w:pPr>
              <w:keepNext/>
              <w:keepLines/>
              <w:spacing w:after="0"/>
              <w:rPr>
                <w:rFonts w:ascii="Arial" w:hAnsi="Arial" w:cs="Arial"/>
                <w:sz w:val="18"/>
                <w:szCs w:val="18"/>
                <w:lang w:val="en-US"/>
              </w:rPr>
            </w:pPr>
          </w:p>
        </w:tc>
      </w:tr>
      <w:tr w:rsidR="007E5169" w14:paraId="21CE30C9" w14:textId="77777777" w:rsidTr="00ED4E27">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30AAB55"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5B8A1D" w14:textId="77777777" w:rsidR="007E5169" w:rsidRDefault="007E5169" w:rsidP="00ED4E27">
            <w:pPr>
              <w:keepNext/>
              <w:keepLines/>
              <w:spacing w:after="0"/>
              <w:rPr>
                <w:rFonts w:ascii="Arial" w:hAnsi="Arial" w:cs="Arial"/>
                <w:sz w:val="18"/>
                <w:szCs w:val="18"/>
                <w:lang w:val="en-US" w:eastAsia="zh-TW"/>
              </w:rPr>
            </w:pPr>
            <w:r>
              <w:rPr>
                <w:lang w:val="en-US"/>
              </w:rPr>
              <w:t>The 3</w:t>
            </w:r>
            <w:r w:rsidRPr="006007F4">
              <w:rPr>
                <w:vertAlign w:val="superscript"/>
                <w:lang w:val="en-US"/>
              </w:rPr>
              <w:t>rd</w:t>
            </w:r>
            <w:r>
              <w:rPr>
                <w:lang w:val="en-US"/>
              </w:rPr>
              <w:t xml:space="preserve"> harmonic of band 106 may fall into RX frequencies of band n41.</w:t>
            </w:r>
          </w:p>
        </w:tc>
      </w:tr>
      <w:tr w:rsidR="007E5169" w14:paraId="39A87BA4" w14:textId="77777777" w:rsidTr="00ED4E27">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E3255F9"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C19322E"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DA7112A" w14:textId="77777777" w:rsidR="007E5169" w:rsidRDefault="007E5169"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4A34E0"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2DB4D32" w14:textId="77777777" w:rsidR="007E5169" w:rsidRDefault="007E5169"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22D2626"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91D2F03"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FA14A35"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7E5169" w14:paraId="239DEFA1" w14:textId="77777777" w:rsidTr="00ED4E27">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F9C18C0" w14:textId="77777777" w:rsidR="007E5169" w:rsidRDefault="007E5169" w:rsidP="00ED4E27">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26E2CE1"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7BC973F" w14:textId="77777777" w:rsidR="007E5169" w:rsidRDefault="007E5169" w:rsidP="00ED4E27">
            <w:pPr>
              <w:keepNext/>
              <w:keepLines/>
              <w:spacing w:after="0"/>
              <w:jc w:val="center"/>
              <w:rPr>
                <w:rFonts w:ascii="Arial" w:hAnsi="Arial" w:cs="Arial"/>
                <w:sz w:val="18"/>
                <w:szCs w:val="18"/>
                <w:lang w:val="en-US"/>
              </w:rPr>
            </w:pPr>
            <w:r>
              <w:rPr>
                <w:rFonts w:asciiTheme="minorBidi" w:hAnsiTheme="minorBidi" w:cstheme="minorBidi"/>
                <w:sz w:val="16"/>
                <w:szCs w:val="16"/>
              </w:rPr>
              <w:t>2496</w:t>
            </w:r>
          </w:p>
        </w:tc>
        <w:tc>
          <w:tcPr>
            <w:tcW w:w="996" w:type="dxa"/>
            <w:tcBorders>
              <w:top w:val="nil"/>
              <w:left w:val="nil"/>
              <w:bottom w:val="single" w:sz="4" w:space="0" w:color="auto"/>
              <w:right w:val="single" w:sz="4" w:space="0" w:color="auto"/>
            </w:tcBorders>
            <w:shd w:val="clear" w:color="auto" w:fill="auto"/>
            <w:noWrap/>
            <w:vAlign w:val="bottom"/>
          </w:tcPr>
          <w:p w14:paraId="690307C1" w14:textId="77777777" w:rsidR="007E5169" w:rsidRDefault="007E5169"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4992</w:t>
            </w:r>
          </w:p>
        </w:tc>
        <w:tc>
          <w:tcPr>
            <w:tcW w:w="954" w:type="dxa"/>
            <w:tcBorders>
              <w:top w:val="nil"/>
              <w:left w:val="nil"/>
              <w:bottom w:val="single" w:sz="4" w:space="0" w:color="auto"/>
              <w:right w:val="single" w:sz="4" w:space="0" w:color="auto"/>
            </w:tcBorders>
            <w:shd w:val="clear" w:color="auto" w:fill="auto"/>
            <w:noWrap/>
            <w:vAlign w:val="bottom"/>
          </w:tcPr>
          <w:p w14:paraId="344D55F9" w14:textId="77777777" w:rsidR="007E5169" w:rsidRDefault="007E5169"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7488</w:t>
            </w:r>
          </w:p>
        </w:tc>
        <w:tc>
          <w:tcPr>
            <w:tcW w:w="1093" w:type="dxa"/>
            <w:tcBorders>
              <w:top w:val="nil"/>
              <w:left w:val="nil"/>
              <w:bottom w:val="single" w:sz="4" w:space="0" w:color="auto"/>
              <w:right w:val="single" w:sz="4" w:space="0" w:color="auto"/>
            </w:tcBorders>
            <w:shd w:val="clear" w:color="auto" w:fill="auto"/>
            <w:noWrap/>
            <w:vAlign w:val="bottom"/>
          </w:tcPr>
          <w:p w14:paraId="15E809A7" w14:textId="77777777" w:rsidR="007E5169" w:rsidRPr="00AA3104" w:rsidRDefault="007E5169" w:rsidP="00ED4E27">
            <w:pPr>
              <w:keepNext/>
              <w:keepLines/>
              <w:spacing w:after="0"/>
              <w:jc w:val="center"/>
              <w:rPr>
                <w:rFonts w:ascii="Arial" w:hAnsi="Arial" w:cs="Arial"/>
                <w:sz w:val="16"/>
                <w:szCs w:val="16"/>
                <w:lang w:val="en-US"/>
              </w:rPr>
            </w:pPr>
            <w:r>
              <w:rPr>
                <w:rFonts w:ascii="Arial" w:hAnsi="Arial" w:cs="Arial"/>
                <w:sz w:val="16"/>
                <w:szCs w:val="16"/>
                <w:lang w:val="en-US"/>
              </w:rPr>
              <w:t>9984</w:t>
            </w:r>
          </w:p>
        </w:tc>
        <w:tc>
          <w:tcPr>
            <w:tcW w:w="1136" w:type="dxa"/>
            <w:tcBorders>
              <w:top w:val="nil"/>
              <w:left w:val="nil"/>
              <w:bottom w:val="single" w:sz="4" w:space="0" w:color="auto"/>
              <w:right w:val="single" w:sz="12" w:space="0" w:color="auto"/>
            </w:tcBorders>
            <w:shd w:val="clear" w:color="auto" w:fill="auto"/>
            <w:noWrap/>
            <w:vAlign w:val="bottom"/>
          </w:tcPr>
          <w:p w14:paraId="01C6F721" w14:textId="77777777" w:rsidR="007E5169" w:rsidRPr="00AA3104" w:rsidRDefault="007E5169" w:rsidP="00ED4E27">
            <w:pPr>
              <w:keepNext/>
              <w:keepLines/>
              <w:spacing w:after="0"/>
              <w:jc w:val="center"/>
              <w:rPr>
                <w:rFonts w:ascii="Arial" w:hAnsi="Arial" w:cs="Arial"/>
                <w:sz w:val="16"/>
                <w:szCs w:val="16"/>
                <w:lang w:val="en-US"/>
              </w:rPr>
            </w:pPr>
            <w:r>
              <w:rPr>
                <w:rFonts w:ascii="Arial" w:hAnsi="Arial" w:cs="Arial"/>
                <w:sz w:val="16"/>
                <w:szCs w:val="16"/>
                <w:lang w:val="en-US"/>
              </w:rPr>
              <w:t>12480</w:t>
            </w:r>
          </w:p>
        </w:tc>
        <w:tc>
          <w:tcPr>
            <w:tcW w:w="1757" w:type="dxa"/>
            <w:vMerge/>
            <w:tcBorders>
              <w:top w:val="nil"/>
              <w:left w:val="single" w:sz="12" w:space="0" w:color="auto"/>
              <w:bottom w:val="single" w:sz="4" w:space="0" w:color="auto"/>
              <w:right w:val="single" w:sz="4" w:space="0" w:color="auto"/>
            </w:tcBorders>
            <w:vAlign w:val="center"/>
          </w:tcPr>
          <w:p w14:paraId="49036DF3" w14:textId="77777777" w:rsidR="007E5169" w:rsidRDefault="007E5169" w:rsidP="00ED4E27">
            <w:pPr>
              <w:keepNext/>
              <w:keepLines/>
              <w:spacing w:after="0"/>
              <w:rPr>
                <w:rFonts w:ascii="Arial" w:hAnsi="Arial" w:cs="Arial"/>
                <w:b/>
                <w:bCs/>
                <w:sz w:val="18"/>
                <w:szCs w:val="18"/>
                <w:lang w:val="en-US"/>
              </w:rPr>
            </w:pPr>
          </w:p>
        </w:tc>
      </w:tr>
      <w:tr w:rsidR="007E5169" w14:paraId="2B473989" w14:textId="77777777" w:rsidTr="00ED4E27">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FEB0A0"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CAF2B8"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1CE5BC6"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4A3C074" w14:textId="77777777" w:rsidR="007E5169" w:rsidRDefault="007E5169" w:rsidP="00ED4E27">
            <w:pPr>
              <w:keepNext/>
              <w:keepLines/>
              <w:spacing w:after="0"/>
              <w:jc w:val="center"/>
              <w:rPr>
                <w:rFonts w:ascii="Arial" w:hAnsi="Arial" w:cs="Arial"/>
                <w:sz w:val="18"/>
                <w:szCs w:val="18"/>
                <w:lang w:val="en-US"/>
              </w:rPr>
            </w:pPr>
            <w:r>
              <w:rPr>
                <w:rFonts w:asciiTheme="minorBidi" w:hAnsiTheme="minorBidi" w:cstheme="minorBidi"/>
                <w:sz w:val="16"/>
                <w:szCs w:val="16"/>
              </w:rPr>
              <w:t>2690</w:t>
            </w:r>
          </w:p>
        </w:tc>
        <w:tc>
          <w:tcPr>
            <w:tcW w:w="996" w:type="dxa"/>
            <w:tcBorders>
              <w:top w:val="nil"/>
              <w:left w:val="nil"/>
              <w:bottom w:val="single" w:sz="12" w:space="0" w:color="auto"/>
              <w:right w:val="single" w:sz="4" w:space="0" w:color="auto"/>
            </w:tcBorders>
            <w:shd w:val="clear" w:color="auto" w:fill="auto"/>
            <w:noWrap/>
            <w:vAlign w:val="bottom"/>
          </w:tcPr>
          <w:p w14:paraId="691AEFD7" w14:textId="77777777" w:rsidR="007E5169" w:rsidRDefault="007E5169"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5380</w:t>
            </w:r>
          </w:p>
        </w:tc>
        <w:tc>
          <w:tcPr>
            <w:tcW w:w="954" w:type="dxa"/>
            <w:tcBorders>
              <w:top w:val="nil"/>
              <w:left w:val="nil"/>
              <w:bottom w:val="single" w:sz="12" w:space="0" w:color="auto"/>
              <w:right w:val="single" w:sz="4" w:space="0" w:color="auto"/>
            </w:tcBorders>
            <w:shd w:val="clear" w:color="auto" w:fill="auto"/>
            <w:noWrap/>
            <w:vAlign w:val="bottom"/>
          </w:tcPr>
          <w:p w14:paraId="496FF2CE" w14:textId="77777777" w:rsidR="007E5169" w:rsidRDefault="007E5169"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8070</w:t>
            </w:r>
          </w:p>
        </w:tc>
        <w:tc>
          <w:tcPr>
            <w:tcW w:w="1093" w:type="dxa"/>
            <w:tcBorders>
              <w:top w:val="nil"/>
              <w:left w:val="nil"/>
              <w:bottom w:val="single" w:sz="12" w:space="0" w:color="auto"/>
              <w:right w:val="single" w:sz="4" w:space="0" w:color="auto"/>
            </w:tcBorders>
            <w:shd w:val="clear" w:color="auto" w:fill="auto"/>
            <w:noWrap/>
            <w:vAlign w:val="bottom"/>
          </w:tcPr>
          <w:p w14:paraId="66C2B1A9" w14:textId="77777777" w:rsidR="007E5169" w:rsidRPr="00AA3104" w:rsidRDefault="007E5169" w:rsidP="00ED4E27">
            <w:pPr>
              <w:keepNext/>
              <w:keepLines/>
              <w:spacing w:after="0"/>
              <w:jc w:val="center"/>
              <w:rPr>
                <w:rFonts w:ascii="Arial" w:hAnsi="Arial" w:cs="Arial"/>
                <w:sz w:val="16"/>
                <w:szCs w:val="16"/>
                <w:lang w:val="en-US"/>
              </w:rPr>
            </w:pPr>
            <w:r>
              <w:rPr>
                <w:rFonts w:ascii="Arial" w:hAnsi="Arial" w:cs="Arial"/>
                <w:sz w:val="16"/>
                <w:szCs w:val="16"/>
                <w:lang w:val="en-US"/>
              </w:rPr>
              <w:t>10760</w:t>
            </w:r>
          </w:p>
        </w:tc>
        <w:tc>
          <w:tcPr>
            <w:tcW w:w="1136" w:type="dxa"/>
            <w:tcBorders>
              <w:top w:val="nil"/>
              <w:left w:val="nil"/>
              <w:bottom w:val="single" w:sz="12" w:space="0" w:color="auto"/>
              <w:right w:val="single" w:sz="12" w:space="0" w:color="auto"/>
            </w:tcBorders>
            <w:shd w:val="clear" w:color="auto" w:fill="auto"/>
            <w:noWrap/>
            <w:vAlign w:val="bottom"/>
          </w:tcPr>
          <w:p w14:paraId="56267EA7" w14:textId="77777777" w:rsidR="007E5169" w:rsidRPr="00AA3104" w:rsidRDefault="007E5169" w:rsidP="00ED4E27">
            <w:pPr>
              <w:keepNext/>
              <w:keepLines/>
              <w:spacing w:after="0"/>
              <w:jc w:val="center"/>
              <w:rPr>
                <w:rFonts w:ascii="Arial" w:hAnsi="Arial" w:cs="Arial"/>
                <w:sz w:val="16"/>
                <w:szCs w:val="16"/>
                <w:lang w:val="en-US"/>
              </w:rPr>
            </w:pPr>
            <w:r>
              <w:rPr>
                <w:rFonts w:ascii="Arial" w:hAnsi="Arial" w:cs="Arial"/>
                <w:sz w:val="16"/>
                <w:szCs w:val="16"/>
                <w:lang w:val="en-US"/>
              </w:rPr>
              <w:t>13450</w:t>
            </w:r>
          </w:p>
        </w:tc>
        <w:tc>
          <w:tcPr>
            <w:tcW w:w="1757" w:type="dxa"/>
            <w:vMerge/>
            <w:tcBorders>
              <w:top w:val="nil"/>
              <w:left w:val="single" w:sz="12" w:space="0" w:color="auto"/>
              <w:bottom w:val="single" w:sz="4" w:space="0" w:color="auto"/>
              <w:right w:val="single" w:sz="4" w:space="0" w:color="auto"/>
            </w:tcBorders>
            <w:vAlign w:val="center"/>
          </w:tcPr>
          <w:p w14:paraId="1DD5B9D7" w14:textId="77777777" w:rsidR="007E5169" w:rsidRDefault="007E5169" w:rsidP="00ED4E27">
            <w:pPr>
              <w:keepNext/>
              <w:keepLines/>
              <w:spacing w:after="0"/>
              <w:rPr>
                <w:rFonts w:ascii="Arial" w:hAnsi="Arial" w:cs="Arial"/>
                <w:b/>
                <w:bCs/>
                <w:sz w:val="18"/>
                <w:szCs w:val="18"/>
                <w:lang w:val="en-US"/>
              </w:rPr>
            </w:pPr>
          </w:p>
        </w:tc>
      </w:tr>
      <w:tr w:rsidR="007E5169" w14:paraId="75149E26"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676FABC"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D7DE073"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1189A08"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DA014C"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072A9"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1EBA41F"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04143A"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F88BC2D"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BA7F2A5"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5F0E9ECB"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03FB89" w14:textId="77777777" w:rsidR="007E5169" w:rsidRDefault="007E5169"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D5879E"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2CC091DD"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A8A07A"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15651"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F92DC6"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E08A8"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F7ED4F2"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FBC1F6E"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396E5E69"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EEB7CC" w14:textId="77777777" w:rsidR="007E5169" w:rsidRDefault="007E5169"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70DF616"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2DA66FD4"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CD694" w14:textId="77777777" w:rsidR="007E5169" w:rsidRDefault="007E5169"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60DF4F"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6390A0"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00312"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672A52E"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378ECE" w14:textId="77777777" w:rsidR="007E5169" w:rsidRDefault="007E5169" w:rsidP="00ED4E27">
            <w:pPr>
              <w:keepNext/>
              <w:keepLines/>
              <w:spacing w:after="0"/>
              <w:rPr>
                <w:rFonts w:ascii="Arial" w:hAnsi="Arial" w:cs="Arial"/>
                <w:sz w:val="18"/>
                <w:szCs w:val="18"/>
                <w:lang w:val="en-US"/>
              </w:rPr>
            </w:pPr>
          </w:p>
        </w:tc>
      </w:tr>
      <w:tr w:rsidR="007E5169" w14:paraId="2966CA16"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A28B95C" w14:textId="77777777" w:rsidR="007E5169" w:rsidRDefault="007E5169" w:rsidP="00ED4E27">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75BE8BE"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4BFCB78F"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1AD06D"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4BAB984"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6BE794"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9FDE73"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25B8C4"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A2E32FD" w14:textId="77777777" w:rsidR="007E5169" w:rsidRDefault="007E5169" w:rsidP="00ED4E27">
            <w:pPr>
              <w:keepNext/>
              <w:keepLines/>
              <w:spacing w:after="0"/>
              <w:rPr>
                <w:rFonts w:ascii="Arial" w:hAnsi="Arial" w:cs="Arial"/>
                <w:sz w:val="18"/>
                <w:szCs w:val="18"/>
                <w:lang w:val="en-US"/>
              </w:rPr>
            </w:pPr>
          </w:p>
        </w:tc>
      </w:tr>
      <w:tr w:rsidR="007E5169" w14:paraId="499B5374" w14:textId="77777777" w:rsidTr="00ED4E27">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636DFB" w14:textId="77777777" w:rsidR="007E5169" w:rsidRDefault="007E5169"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lastRenderedPageBreak/>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C7F14AA"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6248BFD5" w14:textId="77777777" w:rsidR="007E5169" w:rsidRPr="002B274E" w:rsidRDefault="007E5169"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BF434CF" w14:textId="77777777" w:rsidR="007E5169" w:rsidRDefault="007E5169"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29AA84B" w14:textId="77777777" w:rsidR="007E5169" w:rsidRDefault="007E5169" w:rsidP="00ED4E27">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36F67A"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19A66C4"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B651967" w14:textId="77777777" w:rsidR="007E5169"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08C8371" w14:textId="77777777" w:rsidR="007E5169" w:rsidRDefault="007E5169" w:rsidP="00ED4E27">
            <w:pPr>
              <w:keepNext/>
              <w:keepLines/>
              <w:spacing w:after="0"/>
              <w:rPr>
                <w:rFonts w:ascii="Arial" w:hAnsi="Arial" w:cs="Arial"/>
                <w:sz w:val="18"/>
                <w:szCs w:val="18"/>
                <w:lang w:val="en-US"/>
              </w:rPr>
            </w:pPr>
          </w:p>
        </w:tc>
      </w:tr>
      <w:tr w:rsidR="007E5169" w14:paraId="3E903965" w14:textId="77777777" w:rsidTr="00ED4E27">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6DD54F7" w14:textId="77777777" w:rsidR="007E5169" w:rsidRDefault="007E5169"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411810A" w14:textId="77777777" w:rsidR="007E5169" w:rsidRDefault="007E5169" w:rsidP="00ED4E27">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7E5169" w14:paraId="77B1705F" w14:textId="77777777" w:rsidTr="00ED4E2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DF6AC96" w14:textId="77777777" w:rsidR="007E5169" w:rsidRDefault="007E5169" w:rsidP="00ED4E27">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3B47C89D" w14:textId="77777777" w:rsidR="007E5169" w:rsidRPr="00C25A69" w:rsidRDefault="007E5169" w:rsidP="00ED4E27">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4BE80BDF" w14:textId="77777777" w:rsidR="007E5169" w:rsidRDefault="007E5169" w:rsidP="00ED4E27">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01C45E0" w14:textId="77777777" w:rsidR="007E5169" w:rsidRDefault="007E5169" w:rsidP="00ED4E27">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6D30F015" w14:textId="77777777" w:rsidR="007E5169" w:rsidRPr="001D31EE" w:rsidRDefault="007E5169" w:rsidP="007E5169">
      <w:pPr>
        <w:keepNext/>
        <w:rPr>
          <w:lang w:eastAsia="zh-TW"/>
        </w:rPr>
      </w:pPr>
    </w:p>
    <w:p w14:paraId="09775456" w14:textId="6DD9D3FD" w:rsidR="007E5169" w:rsidRDefault="007E5169" w:rsidP="007E5169">
      <w:pPr>
        <w:pStyle w:val="TH"/>
        <w:rPr>
          <w:lang w:val="en-US"/>
        </w:rPr>
      </w:pPr>
      <w:bookmarkStart w:id="75" w:name="OLE_LINK67"/>
      <w:r>
        <w:rPr>
          <w:lang w:val="en-US"/>
        </w:rPr>
        <w:t xml:space="preserve">Table </w:t>
      </w:r>
      <w:r>
        <w:rPr>
          <w:kern w:val="2"/>
          <w:lang w:val="en-US" w:eastAsia="zh-CN"/>
        </w:rPr>
        <w:t>6.1.12</w:t>
      </w:r>
      <w:r w:rsidRPr="002A13DA">
        <w:rPr>
          <w:kern w:val="2"/>
          <w:lang w:val="en-US" w:eastAsia="zh-CN"/>
        </w:rPr>
        <w:t>.4-</w:t>
      </w:r>
      <w:r w:rsidR="006E272D">
        <w:rPr>
          <w:rFonts w:hint="eastAsia"/>
          <w:kern w:val="2"/>
          <w:lang w:val="en-US" w:eastAsia="zh-TW"/>
        </w:rPr>
        <w:t>2</w:t>
      </w:r>
      <w:r>
        <w:rPr>
          <w:lang w:val="en-US"/>
        </w:rPr>
        <w:t xml:space="preserve">: </w:t>
      </w:r>
      <w:bookmarkStart w:id="76"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7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E5169" w14:paraId="7AEE23C0" w14:textId="77777777" w:rsidTr="00ED4E2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5"/>
          <w:p w14:paraId="41EB20B6" w14:textId="77777777" w:rsidR="007E5169" w:rsidRPr="002D24D6" w:rsidRDefault="007E5169" w:rsidP="00ED4E2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52CC2B" w14:textId="77777777" w:rsidR="007E5169" w:rsidRPr="00A42B7C" w:rsidRDefault="007E5169"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6F7699" w14:textId="77777777" w:rsidR="007E5169" w:rsidRPr="00A42B7C" w:rsidRDefault="007E5169"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25917D" w14:textId="77777777" w:rsidR="007E5169" w:rsidRPr="00A42B7C" w:rsidRDefault="007E5169"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E4B544F" w14:textId="77777777" w:rsidR="007E5169" w:rsidRPr="00A42B7C" w:rsidRDefault="007E5169"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E5169" w14:paraId="49502720"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DE80C7" w14:textId="77777777" w:rsidR="007E5169" w:rsidRPr="002D24D6" w:rsidRDefault="007E5169" w:rsidP="00ED4E2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FF07B8"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7E4E0"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446B5"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C965B9"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574D3D55"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9C3F4"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DF37F6"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2CDC8" w14:textId="77777777" w:rsidR="007E5169" w:rsidRPr="00A42B7C"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p>
        </w:tc>
      </w:tr>
      <w:tr w:rsidR="007E5169" w14:paraId="0E5FBA75"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36D140"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066941"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00B6C2"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09A4"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F2EB844"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E5169" w14:paraId="358018C4"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0E55C"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EBBF82"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EA3D5"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p>
        </w:tc>
      </w:tr>
      <w:tr w:rsidR="007E5169" w14:paraId="393A2490"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2F0BF"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1A8530"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7445F3"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C4802"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8532834"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6B365D25"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981B5"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11A49E" w14:textId="77777777" w:rsidR="007E5169" w:rsidRPr="00A42B7C"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50D27" w14:textId="77777777" w:rsidR="007E5169" w:rsidRPr="00A42B7C" w:rsidRDefault="007E5169" w:rsidP="00ED4E27">
            <w:pPr>
              <w:keepNext/>
              <w:keepLines/>
              <w:spacing w:after="0"/>
              <w:jc w:val="center"/>
              <w:rPr>
                <w:rFonts w:ascii="Arial" w:hAnsi="Arial" w:cs="Arial"/>
                <w:sz w:val="18"/>
                <w:szCs w:val="18"/>
                <w:lang w:val="en-US"/>
              </w:rPr>
            </w:pPr>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p>
        </w:tc>
      </w:tr>
      <w:tr w:rsidR="007E5169" w14:paraId="1FC1163D"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A03553"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2A85BF"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59CCFF"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1A3FF5"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14745F"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E5169" w14:paraId="38F9A852"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EDEB4"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2703E"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2 - 207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08ADA1"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6587 - 7174</w:t>
            </w:r>
          </w:p>
        </w:tc>
      </w:tr>
      <w:tr w:rsidR="007E5169" w14:paraId="35A44579"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196B"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B1097"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94827DA"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02DBC79"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p>
        </w:tc>
      </w:tr>
      <w:tr w:rsidR="007E5169" w14:paraId="365BEBE2"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A12C9"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F7FB56F"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1604C4D" w14:textId="77777777" w:rsidR="007E5169" w:rsidRPr="00A42B7C" w:rsidRDefault="007E5169" w:rsidP="00ED4E27">
            <w:pPr>
              <w:keepNext/>
              <w:keepLines/>
              <w:spacing w:after="0"/>
              <w:jc w:val="center"/>
              <w:rPr>
                <w:rFonts w:ascii="Arial" w:hAnsi="Arial" w:cs="Arial"/>
                <w:sz w:val="18"/>
                <w:szCs w:val="18"/>
                <w:lang w:eastAsia="ja-JP"/>
              </w:rPr>
            </w:pPr>
          </w:p>
        </w:tc>
      </w:tr>
      <w:tr w:rsidR="007E5169" w14:paraId="0174AAAE"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502A2" w14:textId="77777777" w:rsidR="007E5169" w:rsidRPr="003257E3" w:rsidRDefault="007E5169" w:rsidP="00ED4E27">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2F045"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0F864CD"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3FEF3B"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C96D59"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E5169" w14:paraId="21218486"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4834A"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EDA2EC"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B901279"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8384 - 8971</w:t>
            </w:r>
          </w:p>
        </w:tc>
      </w:tr>
      <w:tr w:rsidR="007E5169" w14:paraId="15843175"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E5D6FB"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2DE8"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B6EE523"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5950F8"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p>
        </w:tc>
      </w:tr>
      <w:tr w:rsidR="007E5169" w14:paraId="6965857B"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6A169F"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FF27F51"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50B310D" w14:textId="77777777" w:rsidR="007E5169" w:rsidRPr="00A42B7C" w:rsidRDefault="007E5169" w:rsidP="00ED4E27">
            <w:pPr>
              <w:keepNext/>
              <w:keepLines/>
              <w:spacing w:after="0"/>
              <w:jc w:val="center"/>
              <w:rPr>
                <w:rFonts w:ascii="Arial" w:hAnsi="Arial" w:cs="Arial"/>
                <w:sz w:val="18"/>
                <w:szCs w:val="18"/>
                <w:lang w:eastAsia="ja-JP"/>
              </w:rPr>
            </w:pPr>
          </w:p>
        </w:tc>
      </w:tr>
      <w:tr w:rsidR="007E5169" w14:paraId="34E72E1E"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BE9DA4"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2943E"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EDC526"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B1063E"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493E49"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E5169" w14:paraId="66E1762D"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10633" w14:textId="77777777" w:rsidR="007E5169" w:rsidRPr="003257E3" w:rsidRDefault="007E5169" w:rsidP="00ED4E27">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78914"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9864 – 9083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1280BC"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1108 - 894</w:t>
            </w:r>
          </w:p>
        </w:tc>
      </w:tr>
      <w:tr w:rsidR="007E5169" w14:paraId="20C0B0D7"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F79EE"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759AA5"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A7717"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7B4AC"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C5B2C57"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E5169" w14:paraId="34265141"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CFA87" w14:textId="77777777" w:rsidR="007E5169" w:rsidRPr="002D24D6" w:rsidRDefault="007E5169" w:rsidP="00ED4E2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33DF63"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6278 - 5686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CAB5"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2289 - 2692</w:t>
            </w:r>
          </w:p>
        </w:tc>
      </w:tr>
      <w:tr w:rsidR="007E5169" w14:paraId="4AC5E4C6"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7F9BD"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049A4E"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A08997"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B24E0"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524FA3"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E5169" w14:paraId="11E22956"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E6617D"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6BEEB"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10880 - 11661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7144B"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6080 - 6294</w:t>
            </w:r>
          </w:p>
        </w:tc>
      </w:tr>
      <w:tr w:rsidR="007E5169" w14:paraId="718B66D5"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8828A"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4A7BF"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F42C65"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7E8A6"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84E67E" w14:textId="77777777" w:rsidR="007E5169" w:rsidRPr="00A42B7C" w:rsidRDefault="007E5169"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E5169" w14:paraId="30D1ACC8"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4EB46" w14:textId="77777777" w:rsidR="007E5169" w:rsidRPr="002D24D6" w:rsidRDefault="007E5169" w:rsidP="00ED4E2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DF29380"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9280 -- 9872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1182BE" w14:textId="77777777" w:rsidR="007E5169" w:rsidRPr="00A42B7C" w:rsidRDefault="007E5169" w:rsidP="00ED4E27">
            <w:pPr>
              <w:keepNext/>
              <w:keepLines/>
              <w:spacing w:after="0"/>
              <w:jc w:val="center"/>
              <w:rPr>
                <w:rFonts w:ascii="Arial" w:hAnsi="Arial" w:cs="Arial"/>
                <w:sz w:val="18"/>
                <w:szCs w:val="18"/>
                <w:lang w:eastAsia="ja-JP"/>
              </w:rPr>
            </w:pPr>
            <w:r>
              <w:rPr>
                <w:rFonts w:ascii="Arial" w:hAnsi="Arial" w:cs="Arial"/>
                <w:sz w:val="18"/>
                <w:szCs w:val="18"/>
                <w:lang w:eastAsia="ja-JP"/>
              </w:rPr>
              <w:t>7680 - 8083</w:t>
            </w:r>
          </w:p>
        </w:tc>
      </w:tr>
      <w:tr w:rsidR="007E5169" w14:paraId="61BC842F" w14:textId="77777777" w:rsidTr="00ED4E2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54F0" w14:textId="77777777" w:rsidR="007E5169" w:rsidRDefault="007E5169" w:rsidP="007E516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A6D64B0" w14:textId="77777777" w:rsidR="007E5169" w:rsidRPr="002D24D6" w:rsidRDefault="007E5169" w:rsidP="007E516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827ED85" w14:textId="77777777" w:rsidR="007E5169" w:rsidRPr="006D6AE9" w:rsidRDefault="007E5169" w:rsidP="007E5169">
      <w:pPr>
        <w:keepNext/>
        <w:rPr>
          <w:lang w:eastAsia="zh-TW"/>
        </w:rPr>
      </w:pPr>
    </w:p>
    <w:p w14:paraId="4ECFD71D" w14:textId="078A4930" w:rsidR="007E5169" w:rsidRDefault="007E5169" w:rsidP="007E5169">
      <w:pPr>
        <w:keepNext/>
        <w:rPr>
          <w:kern w:val="2"/>
          <w:lang w:val="en-US" w:eastAsia="zh-TW"/>
        </w:rPr>
      </w:pPr>
      <w:r w:rsidRPr="00F14FE1">
        <w:rPr>
          <w:kern w:val="2"/>
          <w:lang w:val="en-US" w:eastAsia="zh-TW"/>
        </w:rPr>
        <w:t xml:space="preserve">Based on Table </w:t>
      </w:r>
      <w:r>
        <w:rPr>
          <w:kern w:val="2"/>
          <w:lang w:val="en-US" w:eastAsia="zh-TW"/>
        </w:rPr>
        <w:t>6.1.12</w:t>
      </w:r>
      <w:r w:rsidRPr="002A13DA">
        <w:rPr>
          <w:kern w:val="2"/>
          <w:lang w:val="en-US" w:eastAsia="zh-TW"/>
        </w:rPr>
        <w:t>.4-</w:t>
      </w:r>
      <w:r w:rsidR="006E272D">
        <w:rPr>
          <w:rFonts w:hint="eastAsia"/>
          <w:kern w:val="2"/>
          <w:lang w:val="en-US" w:eastAsia="zh-TW"/>
        </w:rPr>
        <w:t>2</w:t>
      </w:r>
      <w:r>
        <w:rPr>
          <w:kern w:val="2"/>
          <w:lang w:val="en-US" w:eastAsia="zh-TW"/>
        </w:rPr>
        <w:t>, there are</w:t>
      </w:r>
      <w:r w:rsidRPr="00F14FE1">
        <w:rPr>
          <w:kern w:val="2"/>
          <w:lang w:val="en-US" w:eastAsia="zh-TW"/>
        </w:rPr>
        <w:t xml:space="preserve"> </w:t>
      </w:r>
    </w:p>
    <w:p w14:paraId="167C5E89" w14:textId="77777777" w:rsidR="007E5169" w:rsidRDefault="007E5169" w:rsidP="007E5169">
      <w:pPr>
        <w:keepNext/>
      </w:pPr>
      <w:r>
        <w:t>- 5</w:t>
      </w:r>
      <w:r w:rsidRPr="00E91522">
        <w:rPr>
          <w:vertAlign w:val="superscript"/>
        </w:rPr>
        <w:t>th</w:t>
      </w:r>
      <w:r>
        <w:t xml:space="preserve"> order IMD products generated by band n41 and band 106 uplink could have fallen into own Rx of band n41, but this will not happen since band n41 is a TDD band.</w:t>
      </w:r>
    </w:p>
    <w:p w14:paraId="3C436FEF" w14:textId="77777777" w:rsidR="007E5169" w:rsidRPr="00F14FE1" w:rsidRDefault="007E5169" w:rsidP="007E5169">
      <w:pPr>
        <w:keepNext/>
        <w:rPr>
          <w:kern w:val="2"/>
          <w:lang w:val="en-US" w:eastAsia="zh-TW"/>
        </w:rPr>
      </w:pPr>
      <w:r>
        <w:t>- 5</w:t>
      </w:r>
      <w:r w:rsidRPr="00E91522">
        <w:rPr>
          <w:vertAlign w:val="superscript"/>
        </w:rPr>
        <w:t>th</w:t>
      </w:r>
      <w:r>
        <w:t xml:space="preserve"> order IMD products generated by band n41 and band 106 uplink may fall into own Rx of band 106</w:t>
      </w:r>
    </w:p>
    <w:p w14:paraId="0229E637" w14:textId="77777777" w:rsidR="007E5169" w:rsidRPr="00697599" w:rsidRDefault="007E5169" w:rsidP="007E5169">
      <w:pPr>
        <w:pStyle w:val="40"/>
        <w:rPr>
          <w:lang w:eastAsia="zh-CN"/>
        </w:rPr>
      </w:pPr>
      <w:bookmarkStart w:id="77" w:name="_Toc494295564"/>
      <w:bookmarkStart w:id="78" w:name="_Toc495923664"/>
      <w:bookmarkStart w:id="79" w:name="_Toc500344917"/>
      <w:bookmarkStart w:id="80" w:name="_Toc507677790"/>
      <w:bookmarkStart w:id="81" w:name="_Toc512349568"/>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7"/>
      <w:bookmarkEnd w:id="78"/>
      <w:bookmarkEnd w:id="79"/>
      <w:bookmarkEnd w:id="80"/>
      <w:bookmarkEnd w:id="81"/>
    </w:p>
    <w:p w14:paraId="1C717CE9" w14:textId="77777777" w:rsidR="007E5169" w:rsidRDefault="007E5169" w:rsidP="007E516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DC_5_n41 as specified in TS 38.101-3</w:t>
      </w:r>
      <w:r>
        <w:t>.</w:t>
      </w:r>
    </w:p>
    <w:p w14:paraId="48D1C193"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E5169" w:rsidRPr="00D67A9D" w14:paraId="0179D21C" w14:textId="77777777" w:rsidTr="00ED4E27">
        <w:trPr>
          <w:trHeight w:val="187"/>
          <w:tblHeader/>
          <w:jc w:val="center"/>
        </w:trPr>
        <w:tc>
          <w:tcPr>
            <w:tcW w:w="2620" w:type="dxa"/>
            <w:vMerge w:val="restart"/>
          </w:tcPr>
          <w:p w14:paraId="31FC0775" w14:textId="77777777" w:rsidR="007E5169" w:rsidRPr="00D67A9D" w:rsidRDefault="007E5169" w:rsidP="00ED4E27">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CB6F24A" w14:textId="77777777" w:rsidR="007E5169" w:rsidRPr="00D67A9D" w:rsidRDefault="007E5169" w:rsidP="00ED4E27">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E5169" w:rsidRPr="00D67A9D" w14:paraId="07A20D5D" w14:textId="77777777" w:rsidTr="00ED4E27">
        <w:trPr>
          <w:trHeight w:val="187"/>
          <w:tblHeader/>
          <w:jc w:val="center"/>
        </w:trPr>
        <w:tc>
          <w:tcPr>
            <w:tcW w:w="2620" w:type="dxa"/>
            <w:vMerge/>
            <w:tcBorders>
              <w:bottom w:val="single" w:sz="4" w:space="0" w:color="auto"/>
            </w:tcBorders>
          </w:tcPr>
          <w:p w14:paraId="397E2BC1" w14:textId="77777777" w:rsidR="007E5169" w:rsidRPr="00D67A9D" w:rsidRDefault="007E5169" w:rsidP="00ED4E27">
            <w:pPr>
              <w:keepNext/>
              <w:keepLines/>
              <w:spacing w:after="0"/>
              <w:jc w:val="center"/>
              <w:rPr>
                <w:rFonts w:ascii="Arial" w:hAnsi="Arial"/>
                <w:b/>
                <w:sz w:val="18"/>
              </w:rPr>
            </w:pPr>
          </w:p>
        </w:tc>
        <w:tc>
          <w:tcPr>
            <w:tcW w:w="5738" w:type="dxa"/>
            <w:gridSpan w:val="2"/>
          </w:tcPr>
          <w:p w14:paraId="38614BB4" w14:textId="77777777" w:rsidR="007E5169" w:rsidRPr="00D67A9D" w:rsidRDefault="007E5169" w:rsidP="00ED4E27">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D67A9D" w14:paraId="4F043EE1" w14:textId="77777777" w:rsidTr="00ED4E27">
        <w:tblPrEx>
          <w:tblCellMar>
            <w:left w:w="28" w:type="dxa"/>
          </w:tblCellMar>
        </w:tblPrEx>
        <w:trPr>
          <w:trHeight w:val="187"/>
          <w:jc w:val="center"/>
        </w:trPr>
        <w:tc>
          <w:tcPr>
            <w:tcW w:w="2620" w:type="dxa"/>
            <w:shd w:val="clear" w:color="auto" w:fill="auto"/>
          </w:tcPr>
          <w:p w14:paraId="6EE75B82" w14:textId="77777777" w:rsidR="007E5169" w:rsidRPr="00D67A9D" w:rsidRDefault="007E5169" w:rsidP="00ED4E27">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767" w:type="dxa"/>
          </w:tcPr>
          <w:p w14:paraId="3CAE894E" w14:textId="77777777" w:rsidR="007E5169" w:rsidRPr="00D67A9D" w:rsidRDefault="007E5169" w:rsidP="00ED4E27">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ED65193" w14:textId="77777777" w:rsidR="007E5169" w:rsidRPr="00D67A9D" w:rsidRDefault="007E5169" w:rsidP="00ED4E27">
            <w:pPr>
              <w:keepNext/>
              <w:keepLines/>
              <w:spacing w:after="0"/>
              <w:jc w:val="center"/>
              <w:rPr>
                <w:rFonts w:ascii="Arial" w:hAnsi="Arial"/>
                <w:sz w:val="18"/>
              </w:rPr>
            </w:pPr>
            <w:r>
              <w:rPr>
                <w:rFonts w:ascii="Arial" w:hAnsi="Arial"/>
                <w:sz w:val="18"/>
              </w:rPr>
              <w:t>0.3</w:t>
            </w:r>
          </w:p>
        </w:tc>
      </w:tr>
      <w:tr w:rsidR="007E5169" w:rsidRPr="00D67A9D" w14:paraId="7F60F93E" w14:textId="77777777" w:rsidTr="00ED4E27">
        <w:trPr>
          <w:trHeight w:val="187"/>
          <w:jc w:val="center"/>
        </w:trPr>
        <w:tc>
          <w:tcPr>
            <w:tcW w:w="8358" w:type="dxa"/>
            <w:gridSpan w:val="3"/>
            <w:tcBorders>
              <w:bottom w:val="single" w:sz="4" w:space="0" w:color="auto"/>
            </w:tcBorders>
            <w:shd w:val="clear" w:color="auto" w:fill="auto"/>
          </w:tcPr>
          <w:p w14:paraId="70ED2CB4" w14:textId="77777777" w:rsidR="007E5169" w:rsidRPr="00B14F7D" w:rsidRDefault="007E5169" w:rsidP="00ED4E27">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5D8F5F7" w14:textId="77777777" w:rsidR="007E5169" w:rsidRPr="00D67A9D" w:rsidRDefault="007E5169" w:rsidP="00ED4E27">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646AAAC" w14:textId="77777777" w:rsidR="007E5169" w:rsidRPr="0059661F" w:rsidRDefault="007E5169" w:rsidP="007E5169">
      <w:pPr>
        <w:keepNext/>
        <w:rPr>
          <w:lang w:eastAsia="zh-TW"/>
        </w:rPr>
      </w:pPr>
    </w:p>
    <w:p w14:paraId="200E5896"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E5169" w:rsidRPr="00BC1318" w14:paraId="74EE44DC" w14:textId="77777777" w:rsidTr="00ED4E27">
        <w:trPr>
          <w:trHeight w:val="187"/>
          <w:tblHeader/>
          <w:jc w:val="center"/>
        </w:trPr>
        <w:tc>
          <w:tcPr>
            <w:tcW w:w="2620" w:type="dxa"/>
            <w:vMerge w:val="restart"/>
          </w:tcPr>
          <w:p w14:paraId="61692CA3" w14:textId="77777777" w:rsidR="007E5169" w:rsidRPr="00BC1318" w:rsidRDefault="007E5169" w:rsidP="00ED4E27">
            <w:pPr>
              <w:pStyle w:val="TAH"/>
              <w:rPr>
                <w:b w:val="0"/>
              </w:rPr>
            </w:pPr>
            <w:r w:rsidRPr="00A62EE4">
              <w:rPr>
                <w:color w:val="000000" w:themeColor="text1"/>
              </w:rPr>
              <w:t>Inter-band DC configuration</w:t>
            </w:r>
          </w:p>
        </w:tc>
        <w:tc>
          <w:tcPr>
            <w:tcW w:w="5738" w:type="dxa"/>
            <w:gridSpan w:val="2"/>
          </w:tcPr>
          <w:p w14:paraId="1AE24142" w14:textId="77777777" w:rsidR="007E5169" w:rsidRPr="00BC1318" w:rsidRDefault="007E5169" w:rsidP="00ED4E27">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E5169" w:rsidRPr="00BC1318" w14:paraId="35B65E38" w14:textId="77777777" w:rsidTr="00ED4E27">
        <w:trPr>
          <w:trHeight w:val="187"/>
          <w:tblHeader/>
          <w:jc w:val="center"/>
        </w:trPr>
        <w:tc>
          <w:tcPr>
            <w:tcW w:w="2620" w:type="dxa"/>
            <w:vMerge/>
            <w:tcBorders>
              <w:bottom w:val="single" w:sz="4" w:space="0" w:color="auto"/>
            </w:tcBorders>
          </w:tcPr>
          <w:p w14:paraId="73D49B7D" w14:textId="77777777" w:rsidR="007E5169" w:rsidRPr="00BC1318" w:rsidRDefault="007E5169" w:rsidP="00ED4E27">
            <w:pPr>
              <w:keepNext/>
              <w:keepLines/>
              <w:spacing w:after="0"/>
              <w:jc w:val="center"/>
              <w:rPr>
                <w:rFonts w:ascii="Arial" w:hAnsi="Arial"/>
                <w:b/>
                <w:sz w:val="18"/>
              </w:rPr>
            </w:pPr>
          </w:p>
        </w:tc>
        <w:tc>
          <w:tcPr>
            <w:tcW w:w="5738" w:type="dxa"/>
            <w:gridSpan w:val="2"/>
          </w:tcPr>
          <w:p w14:paraId="3E5DF615" w14:textId="77777777" w:rsidR="007E5169" w:rsidRPr="00BC1318" w:rsidRDefault="007E5169" w:rsidP="00ED4E27">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BC1318" w14:paraId="471A4F5B" w14:textId="77777777" w:rsidTr="00ED4E27">
        <w:trPr>
          <w:trHeight w:val="187"/>
          <w:jc w:val="center"/>
        </w:trPr>
        <w:tc>
          <w:tcPr>
            <w:tcW w:w="2620" w:type="dxa"/>
            <w:tcBorders>
              <w:bottom w:val="single" w:sz="4" w:space="0" w:color="auto"/>
            </w:tcBorders>
            <w:shd w:val="clear" w:color="auto" w:fill="auto"/>
          </w:tcPr>
          <w:p w14:paraId="304954F9" w14:textId="77777777" w:rsidR="007E5169" w:rsidRPr="00A62EE4" w:rsidRDefault="007E5169" w:rsidP="00ED4E27">
            <w:pPr>
              <w:pStyle w:val="TAC"/>
              <w:rPr>
                <w:color w:val="000000" w:themeColor="text1"/>
                <w:lang w:eastAsia="zh-CN"/>
              </w:rPr>
            </w:pPr>
            <w:r>
              <w:rPr>
                <w:lang w:eastAsia="zh-CN"/>
              </w:rPr>
              <w:t>DC_106</w:t>
            </w:r>
            <w:r w:rsidRPr="00D67A9D">
              <w:rPr>
                <w:lang w:eastAsia="zh-CN"/>
              </w:rPr>
              <w:t>_n</w:t>
            </w:r>
            <w:r>
              <w:rPr>
                <w:lang w:eastAsia="zh-CN"/>
              </w:rPr>
              <w:t>41</w:t>
            </w:r>
          </w:p>
        </w:tc>
        <w:tc>
          <w:tcPr>
            <w:tcW w:w="3045" w:type="dxa"/>
          </w:tcPr>
          <w:p w14:paraId="084DAB01" w14:textId="77777777" w:rsidR="007E5169" w:rsidRPr="00BC1318" w:rsidRDefault="007E5169" w:rsidP="00ED4E27">
            <w:pPr>
              <w:keepNext/>
              <w:keepLines/>
              <w:spacing w:after="0"/>
              <w:jc w:val="center"/>
              <w:rPr>
                <w:rFonts w:ascii="Arial" w:hAnsi="Arial"/>
                <w:sz w:val="18"/>
                <w:lang w:eastAsia="ja-JP"/>
              </w:rPr>
            </w:pPr>
            <w:r>
              <w:rPr>
                <w:rFonts w:ascii="Arial" w:hAnsi="Arial"/>
                <w:sz w:val="18"/>
              </w:rPr>
              <w:t>0.2</w:t>
            </w:r>
          </w:p>
        </w:tc>
        <w:tc>
          <w:tcPr>
            <w:tcW w:w="2693" w:type="dxa"/>
          </w:tcPr>
          <w:p w14:paraId="26A5F0F9" w14:textId="77777777" w:rsidR="007E5169" w:rsidRPr="00BC1318" w:rsidRDefault="007E5169" w:rsidP="00ED4E27">
            <w:pPr>
              <w:keepNext/>
              <w:keepLines/>
              <w:spacing w:after="0"/>
              <w:jc w:val="center"/>
              <w:rPr>
                <w:rFonts w:ascii="Arial" w:hAnsi="Arial"/>
                <w:sz w:val="18"/>
              </w:rPr>
            </w:pPr>
            <w:r>
              <w:rPr>
                <w:rFonts w:ascii="Arial" w:hAnsi="Arial"/>
                <w:sz w:val="18"/>
              </w:rPr>
              <w:t>-</w:t>
            </w:r>
          </w:p>
        </w:tc>
      </w:tr>
      <w:tr w:rsidR="007E5169" w:rsidRPr="00BC1318" w14:paraId="6B5AA17A" w14:textId="77777777" w:rsidTr="00ED4E27">
        <w:trPr>
          <w:trHeight w:val="187"/>
          <w:jc w:val="center"/>
        </w:trPr>
        <w:tc>
          <w:tcPr>
            <w:tcW w:w="8358" w:type="dxa"/>
            <w:gridSpan w:val="3"/>
            <w:vAlign w:val="center"/>
          </w:tcPr>
          <w:p w14:paraId="57633A29" w14:textId="77777777" w:rsidR="007E5169" w:rsidRPr="006B2746" w:rsidRDefault="007E5169" w:rsidP="00ED4E27">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BB2A83" w14:textId="77777777" w:rsidR="007E5169" w:rsidRPr="00BC1318" w:rsidRDefault="007E5169" w:rsidP="00ED4E27">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EF1C6E0" w14:textId="77777777" w:rsidR="007E5169" w:rsidRPr="0032745D" w:rsidRDefault="007E5169" w:rsidP="007E5169">
      <w:pPr>
        <w:keepNext/>
      </w:pPr>
    </w:p>
    <w:p w14:paraId="6C673519" w14:textId="77777777" w:rsidR="007E5169" w:rsidRDefault="007E5169" w:rsidP="007E5169">
      <w:pPr>
        <w:pStyle w:val="40"/>
        <w:rPr>
          <w:lang w:eastAsia="zh-TW"/>
        </w:rPr>
      </w:pPr>
      <w:r>
        <w:rPr>
          <w:lang w:eastAsia="ja-JP"/>
        </w:rPr>
        <w:t>6.1.12.</w:t>
      </w:r>
      <w:r>
        <w:rPr>
          <w:rFonts w:hint="eastAsia"/>
          <w:lang w:eastAsia="zh-TW"/>
        </w:rPr>
        <w:t>6</w:t>
      </w:r>
      <w:r>
        <w:rPr>
          <w:lang w:eastAsia="ja-JP"/>
        </w:rPr>
        <w:tab/>
      </w:r>
      <w:r>
        <w:rPr>
          <w:rFonts w:hint="eastAsia"/>
          <w:lang w:eastAsia="zh-TW"/>
        </w:rPr>
        <w:t>Analysis of MSD requirements</w:t>
      </w:r>
    </w:p>
    <w:p w14:paraId="4E6CE2FD" w14:textId="77777777" w:rsidR="007E5169" w:rsidRDefault="007E5169" w:rsidP="007E5169">
      <w:pPr>
        <w:keepNext/>
        <w:rPr>
          <w:b/>
        </w:rPr>
      </w:pPr>
      <w:r>
        <w:rPr>
          <w:lang w:eastAsia="zh-CN"/>
        </w:rPr>
        <w:t>The REFSENS requirement for DC_106_n41 due to UL harmonic is reused from DC_8_n41 and are shown in table 6.1.12.</w:t>
      </w:r>
      <w:r>
        <w:rPr>
          <w:lang w:eastAsia="zh-TW"/>
        </w:rPr>
        <w:t>6</w:t>
      </w:r>
      <w:r w:rsidRPr="00802E82">
        <w:rPr>
          <w:rFonts w:hint="eastAsia"/>
          <w:lang w:eastAsia="zh-CN"/>
        </w:rPr>
        <w:t>-</w:t>
      </w:r>
      <w:r w:rsidRPr="00802E82">
        <w:rPr>
          <w:lang w:eastAsia="zh-CN"/>
        </w:rPr>
        <w:t>1</w:t>
      </w:r>
      <w:r>
        <w:rPr>
          <w:lang w:eastAsia="zh-CN"/>
        </w:rPr>
        <w:t xml:space="preserve">: </w:t>
      </w:r>
    </w:p>
    <w:p w14:paraId="424CD4C2"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7E5169" w:rsidRPr="0083629E" w14:paraId="0E98A5B9" w14:textId="77777777" w:rsidTr="00ED4E27">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FF2" w14:textId="77777777" w:rsidR="007E5169" w:rsidRPr="0083629E" w:rsidRDefault="007E5169" w:rsidP="00ED4E27">
            <w:pPr>
              <w:pStyle w:val="TAC"/>
            </w:pPr>
            <w:r w:rsidRPr="0083629E">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C5BF" w14:textId="77777777" w:rsidR="007E5169" w:rsidRPr="0083629E" w:rsidRDefault="007E5169" w:rsidP="00ED4E27">
            <w:pPr>
              <w:pStyle w:val="TAC"/>
            </w:pPr>
            <w:r w:rsidRPr="0083629E">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5F804" w14:textId="77777777" w:rsidR="007E5169" w:rsidRPr="0083629E" w:rsidRDefault="007E5169" w:rsidP="00ED4E27">
            <w:pPr>
              <w:pStyle w:val="TAC"/>
            </w:pPr>
            <w:r w:rsidRPr="008362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8A42C" w14:textId="77777777" w:rsidR="007E5169" w:rsidRPr="0083629E" w:rsidRDefault="007E5169" w:rsidP="00ED4E27">
            <w:pPr>
              <w:pStyle w:val="TAC"/>
            </w:pPr>
            <w:r w:rsidRPr="0083629E">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9EEE2FC" w14:textId="77777777" w:rsidR="007E5169" w:rsidRPr="0083629E" w:rsidRDefault="007E5169" w:rsidP="00ED4E27">
            <w:pPr>
              <w:pStyle w:val="TAC"/>
            </w:pPr>
            <w:r w:rsidRPr="0083629E">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69D77" w14:textId="77777777" w:rsidR="007E5169" w:rsidRPr="0083629E" w:rsidRDefault="007E5169" w:rsidP="00ED4E27">
            <w:pPr>
              <w:pStyle w:val="TAC"/>
            </w:pPr>
            <w:r w:rsidRPr="0083629E">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38F61" w14:textId="77777777" w:rsidR="007E5169" w:rsidRPr="0083629E" w:rsidRDefault="007E5169" w:rsidP="00ED4E27">
            <w:pPr>
              <w:pStyle w:val="TAC"/>
            </w:pPr>
            <w:r w:rsidRPr="0083629E">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826F" w14:textId="77777777" w:rsidR="007E5169" w:rsidRPr="0083629E" w:rsidRDefault="007E5169" w:rsidP="00ED4E27">
            <w:pPr>
              <w:pStyle w:val="TAC"/>
            </w:pPr>
            <w:r w:rsidRPr="0083629E">
              <w:t>UL/DL fc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C273" w14:textId="77777777" w:rsidR="007E5169" w:rsidRPr="0083629E" w:rsidRDefault="007E5169" w:rsidP="00ED4E27">
            <w:pPr>
              <w:pStyle w:val="TAC"/>
            </w:pPr>
            <w:r w:rsidRPr="0083629E">
              <w:t>UL/DL harmonic order</w:t>
            </w:r>
          </w:p>
        </w:tc>
      </w:tr>
      <w:tr w:rsidR="007E5169" w:rsidRPr="0083629E" w14:paraId="0D84BD88" w14:textId="77777777" w:rsidTr="00ED4E27">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A6BEC" w14:textId="77777777" w:rsidR="007E5169" w:rsidRPr="008444C8" w:rsidRDefault="007E5169" w:rsidP="00ED4E2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FBAD" w14:textId="77777777" w:rsidR="007E5169" w:rsidRPr="008444C8" w:rsidRDefault="007E5169" w:rsidP="00ED4E2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5E580" w14:textId="77777777" w:rsidR="007E5169" w:rsidRPr="008444C8" w:rsidRDefault="007E5169" w:rsidP="00ED4E27">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24E8C" w14:textId="77777777" w:rsidR="007E5169" w:rsidRPr="008444C8" w:rsidRDefault="007E5169" w:rsidP="00ED4E27">
            <w:pPr>
              <w:pStyle w:val="TAC"/>
            </w:pPr>
            <w:r w:rsidRPr="008444C8">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34C0BAE" w14:textId="77777777" w:rsidR="007E5169" w:rsidRPr="008444C8" w:rsidRDefault="007E5169" w:rsidP="00ED4E27">
            <w:pPr>
              <w:pStyle w:val="TAC"/>
            </w:pPr>
            <w:r w:rsidRPr="008444C8">
              <w:t>LCRB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DC3D" w14:textId="77777777" w:rsidR="007E5169" w:rsidRPr="008444C8" w:rsidRDefault="007E5169" w:rsidP="00ED4E27">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FBAF" w14:textId="77777777" w:rsidR="007E5169" w:rsidRPr="008444C8" w:rsidRDefault="007E5169" w:rsidP="00ED4E27">
            <w:pPr>
              <w:pStyle w:val="TAC"/>
            </w:pPr>
            <w:r w:rsidRPr="008444C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3526" w14:textId="77777777" w:rsidR="007E5169" w:rsidRPr="008444C8" w:rsidRDefault="007E5169" w:rsidP="00ED4E2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4E512" w14:textId="77777777" w:rsidR="007E5169" w:rsidRPr="008444C8" w:rsidRDefault="007E5169" w:rsidP="00ED4E27">
            <w:pPr>
              <w:pStyle w:val="TAC"/>
            </w:pPr>
          </w:p>
        </w:tc>
      </w:tr>
      <w:tr w:rsidR="007E5169" w:rsidRPr="0083629E" w14:paraId="0D70885E" w14:textId="77777777" w:rsidTr="00ED4E27">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67C3A7" w14:textId="77777777" w:rsidR="007E5169" w:rsidRPr="0083629E" w:rsidRDefault="007E5169" w:rsidP="00ED4E27">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9AED0" w14:textId="77777777" w:rsidR="007E5169" w:rsidRPr="0083629E" w:rsidRDefault="007E5169" w:rsidP="00ED4E27">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456E6" w14:textId="77777777" w:rsidR="007E5169" w:rsidRPr="0083629E" w:rsidRDefault="007E5169" w:rsidP="00ED4E2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A0A1" w14:textId="77777777" w:rsidR="007E5169" w:rsidRPr="0083629E" w:rsidRDefault="007E5169" w:rsidP="00ED4E27">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D09B1" w14:textId="77777777" w:rsidR="007E5169" w:rsidRPr="0083629E" w:rsidRDefault="007E5169" w:rsidP="00ED4E27">
            <w:pPr>
              <w:pStyle w:val="TAC"/>
            </w:pPr>
            <w:r w:rsidRPr="00DC7310">
              <w:t>8</w:t>
            </w:r>
            <w: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B6E5" w14:textId="77777777" w:rsidR="007E5169" w:rsidRPr="0083629E" w:rsidRDefault="007E5169" w:rsidP="00ED4E27">
            <w:pPr>
              <w:pStyle w:val="TAC"/>
            </w:pPr>
            <w:r w:rsidRPr="00DC731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A691A" w14:textId="77777777" w:rsidR="007E5169" w:rsidRPr="0083629E" w:rsidRDefault="007E5169" w:rsidP="00ED4E27">
            <w:pPr>
              <w:pStyle w:val="TAC"/>
            </w:pPr>
            <w:r w:rsidRPr="00DC731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D24D" w14:textId="77777777" w:rsidR="007E5169" w:rsidRPr="0083629E" w:rsidRDefault="007E5169" w:rsidP="00ED4E27">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6B53B" w14:textId="77777777" w:rsidR="007E5169" w:rsidRPr="00DC7310" w:rsidRDefault="007E5169" w:rsidP="00ED4E27">
            <w:pPr>
              <w:pStyle w:val="TAC"/>
              <w:keepLines w:val="0"/>
            </w:pPr>
            <w:r w:rsidRPr="00DC7310">
              <w:t>UL3/DL1</w:t>
            </w:r>
          </w:p>
          <w:p w14:paraId="3583696F" w14:textId="77777777" w:rsidR="007E5169" w:rsidRPr="0083629E" w:rsidRDefault="007E5169" w:rsidP="00ED4E27">
            <w:pPr>
              <w:pStyle w:val="TAC"/>
            </w:pPr>
            <w:r w:rsidRPr="00DC7310">
              <w:t>direct-hit</w:t>
            </w:r>
          </w:p>
        </w:tc>
      </w:tr>
      <w:tr w:rsidR="007E5169" w:rsidRPr="0083629E" w14:paraId="5C876893" w14:textId="77777777" w:rsidTr="00ED4E27">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2C24BD" w14:textId="77777777" w:rsidR="007E5169" w:rsidRPr="0083629E" w:rsidRDefault="007E5169" w:rsidP="00ED4E27">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A2F0B" w14:textId="77777777" w:rsidR="007E5169" w:rsidRPr="0083629E" w:rsidRDefault="007E5169" w:rsidP="00ED4E27">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B7E4F" w14:textId="77777777" w:rsidR="007E5169" w:rsidRPr="0083629E" w:rsidRDefault="007E5169" w:rsidP="00ED4E2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50DA" w14:textId="77777777" w:rsidR="007E5169" w:rsidRPr="0083629E" w:rsidRDefault="007E5169" w:rsidP="00ED4E27">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4F7EDC" w14:textId="77777777" w:rsidR="007E5169" w:rsidRPr="0083629E" w:rsidRDefault="007E5169" w:rsidP="00ED4E27">
            <w:pPr>
              <w:pStyle w:val="TAC"/>
            </w:pPr>
            <w:r w:rsidRPr="00DC7310">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2723A" w14:textId="77777777" w:rsidR="007E5169" w:rsidRPr="0083629E" w:rsidRDefault="007E5169" w:rsidP="00ED4E27">
            <w:pPr>
              <w:pStyle w:val="TAC"/>
            </w:pPr>
            <w:r w:rsidRPr="00DC731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4DD4E" w14:textId="77777777" w:rsidR="007E5169" w:rsidRPr="0083629E" w:rsidRDefault="007E5169" w:rsidP="00ED4E27">
            <w:pPr>
              <w:pStyle w:val="TAC"/>
            </w:pPr>
            <w:r w:rsidRPr="00DC7310">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E90F" w14:textId="77777777" w:rsidR="007E5169" w:rsidRPr="0083629E" w:rsidRDefault="007E5169" w:rsidP="00ED4E27">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B9155" w14:textId="77777777" w:rsidR="007E5169" w:rsidRPr="00DC7310" w:rsidRDefault="007E5169" w:rsidP="00ED4E27">
            <w:pPr>
              <w:pStyle w:val="TAC"/>
              <w:keepLines w:val="0"/>
            </w:pPr>
            <w:r w:rsidRPr="00DC7310">
              <w:t>UL3/DL1</w:t>
            </w:r>
          </w:p>
          <w:p w14:paraId="44E33C26" w14:textId="77777777" w:rsidR="007E5169" w:rsidRPr="0083629E" w:rsidRDefault="007E5169" w:rsidP="00ED4E27">
            <w:pPr>
              <w:pStyle w:val="TAC"/>
            </w:pPr>
            <w:r w:rsidRPr="00DC7310">
              <w:t>direct-hit</w:t>
            </w:r>
          </w:p>
        </w:tc>
      </w:tr>
    </w:tbl>
    <w:p w14:paraId="51C3C963" w14:textId="77777777" w:rsidR="007E5169" w:rsidRDefault="007E5169" w:rsidP="007E5169">
      <w:pPr>
        <w:keepNext/>
        <w:rPr>
          <w:lang w:eastAsia="ja-JP"/>
        </w:rPr>
      </w:pPr>
    </w:p>
    <w:p w14:paraId="5F11A9B7" w14:textId="77777777" w:rsidR="007E5169" w:rsidRPr="008637AF" w:rsidRDefault="007E5169" w:rsidP="007E5169">
      <w:pPr>
        <w:keepNext/>
      </w:pPr>
      <w:r>
        <w:t xml:space="preserve">MSD values for band 106 is reused from </w:t>
      </w:r>
      <w:r>
        <w:rPr>
          <w:lang w:eastAsia="zh-CN"/>
        </w:rPr>
        <w:t>DC</w:t>
      </w:r>
      <w:r w:rsidRPr="00552894">
        <w:rPr>
          <w:lang w:eastAsia="zh-CN"/>
        </w:rPr>
        <w:t>_20</w:t>
      </w:r>
      <w:r>
        <w:rPr>
          <w:lang w:eastAsia="zh-CN"/>
        </w:rPr>
        <w:t>_</w:t>
      </w:r>
      <w:r w:rsidRPr="00552894">
        <w:rPr>
          <w:lang w:eastAsia="zh-CN"/>
        </w:rPr>
        <w:t>n41</w:t>
      </w:r>
      <w:r>
        <w:rPr>
          <w:lang w:eastAsia="zh-CN"/>
        </w:rPr>
        <w:t>.</w:t>
      </w:r>
    </w:p>
    <w:p w14:paraId="43A8A7A6"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7E5169" w:rsidRPr="00DC7310" w14:paraId="4C72559D" w14:textId="77777777" w:rsidTr="00ED4E27">
        <w:trPr>
          <w:tblHeader/>
          <w:jc w:val="center"/>
        </w:trPr>
        <w:tc>
          <w:tcPr>
            <w:tcW w:w="5000" w:type="pct"/>
            <w:gridSpan w:val="8"/>
            <w:tcBorders>
              <w:bottom w:val="single" w:sz="4" w:space="0" w:color="auto"/>
            </w:tcBorders>
            <w:shd w:val="clear" w:color="auto" w:fill="auto"/>
          </w:tcPr>
          <w:p w14:paraId="383460CC" w14:textId="77777777" w:rsidR="007E5169" w:rsidRPr="00DC7310" w:rsidRDefault="007E5169" w:rsidP="00ED4E27">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7E5169" w:rsidRPr="00DC7310" w14:paraId="43C3F44C" w14:textId="77777777" w:rsidTr="00ED4E27">
        <w:trPr>
          <w:tblHeader/>
          <w:jc w:val="center"/>
        </w:trPr>
        <w:tc>
          <w:tcPr>
            <w:tcW w:w="1294" w:type="pct"/>
            <w:tcBorders>
              <w:bottom w:val="single" w:sz="4" w:space="0" w:color="auto"/>
            </w:tcBorders>
            <w:shd w:val="clear" w:color="auto" w:fill="auto"/>
          </w:tcPr>
          <w:p w14:paraId="594B4A44" w14:textId="77777777" w:rsidR="007E5169" w:rsidRPr="00DC7310" w:rsidRDefault="007E5169" w:rsidP="00ED4E27">
            <w:pPr>
              <w:pStyle w:val="TAH"/>
            </w:pPr>
            <w:r w:rsidRPr="00DC7310">
              <w:rPr>
                <w:lang w:eastAsia="ja-JP"/>
              </w:rPr>
              <w:t>EN-DC</w:t>
            </w:r>
          </w:p>
          <w:p w14:paraId="386CF190" w14:textId="77777777" w:rsidR="007E5169" w:rsidRPr="00DC7310" w:rsidRDefault="007E5169" w:rsidP="00ED4E27">
            <w:pPr>
              <w:pStyle w:val="TAH"/>
              <w:rPr>
                <w:lang w:eastAsia="ja-JP"/>
              </w:rPr>
            </w:pPr>
            <w:r w:rsidRPr="00DC7310">
              <w:t>Configuration</w:t>
            </w:r>
          </w:p>
        </w:tc>
        <w:tc>
          <w:tcPr>
            <w:tcW w:w="493" w:type="pct"/>
            <w:tcBorders>
              <w:bottom w:val="single" w:sz="4" w:space="0" w:color="auto"/>
            </w:tcBorders>
            <w:shd w:val="clear" w:color="auto" w:fill="auto"/>
          </w:tcPr>
          <w:p w14:paraId="467BF981" w14:textId="77777777" w:rsidR="007E5169" w:rsidRPr="00DC7310" w:rsidRDefault="007E5169" w:rsidP="00ED4E27">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1D1F9BB0" w14:textId="77777777" w:rsidR="007E5169" w:rsidRPr="00DC7310" w:rsidRDefault="007E5169" w:rsidP="00ED4E27">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60A46FE6" w14:textId="77777777" w:rsidR="007E5169" w:rsidRPr="00DC7310" w:rsidRDefault="007E5169" w:rsidP="00ED4E27">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1F65B6E7" w14:textId="77777777" w:rsidR="007E5169" w:rsidRPr="00DC7310" w:rsidRDefault="007E5169" w:rsidP="00ED4E27">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1C26886C" w14:textId="77777777" w:rsidR="007E5169" w:rsidRPr="00DC7310" w:rsidRDefault="007E5169" w:rsidP="00ED4E27">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D4C5C2C" w14:textId="77777777" w:rsidR="007E5169" w:rsidRPr="00DC7310" w:rsidRDefault="007E5169" w:rsidP="00ED4E27">
            <w:pPr>
              <w:pStyle w:val="TAH"/>
            </w:pPr>
            <w:r w:rsidRPr="00DC7310">
              <w:t>MSD</w:t>
            </w:r>
            <w:r>
              <w:t xml:space="preserve"> </w:t>
            </w:r>
            <w:r w:rsidRPr="00DC7310">
              <w:br/>
              <w:t>(dB)</w:t>
            </w:r>
          </w:p>
        </w:tc>
        <w:tc>
          <w:tcPr>
            <w:tcW w:w="422" w:type="pct"/>
            <w:tcBorders>
              <w:bottom w:val="single" w:sz="4" w:space="0" w:color="auto"/>
            </w:tcBorders>
          </w:tcPr>
          <w:p w14:paraId="4578BBA8" w14:textId="77777777" w:rsidR="007E5169" w:rsidRPr="00DC7310" w:rsidRDefault="007E5169" w:rsidP="00ED4E27">
            <w:pPr>
              <w:pStyle w:val="TAH"/>
            </w:pPr>
            <w:r w:rsidRPr="00DC7310">
              <w:t>IMD</w:t>
            </w:r>
            <w:r>
              <w:t xml:space="preserve"> </w:t>
            </w:r>
            <w:r w:rsidRPr="00DC7310">
              <w:t>order</w:t>
            </w:r>
          </w:p>
        </w:tc>
      </w:tr>
      <w:tr w:rsidR="007E5169" w:rsidRPr="00DC7310" w14:paraId="53AC4353" w14:textId="77777777" w:rsidTr="00ED4E27">
        <w:trPr>
          <w:trHeight w:val="171"/>
          <w:jc w:val="center"/>
        </w:trPr>
        <w:tc>
          <w:tcPr>
            <w:tcW w:w="1294" w:type="pct"/>
            <w:tcBorders>
              <w:top w:val="single" w:sz="4" w:space="0" w:color="auto"/>
              <w:left w:val="single" w:sz="4" w:space="0" w:color="auto"/>
              <w:bottom w:val="nil"/>
              <w:right w:val="single" w:sz="4" w:space="0" w:color="auto"/>
            </w:tcBorders>
            <w:shd w:val="clear" w:color="auto" w:fill="auto"/>
          </w:tcPr>
          <w:p w14:paraId="4F7FE066" w14:textId="77777777" w:rsidR="007E5169" w:rsidRPr="00DC7310" w:rsidRDefault="007E5169" w:rsidP="00ED4E27">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77D08C42" w14:textId="77777777" w:rsidR="007E5169" w:rsidRPr="00ED4E27" w:rsidRDefault="007E5169" w:rsidP="00ED4E27">
            <w:pPr>
              <w:pStyle w:val="TAC"/>
              <w:keepLines w:val="0"/>
              <w:rPr>
                <w:rFonts w:cs="Arial" w:hint="eastAsia"/>
                <w:lang w:eastAsia="zh-TW"/>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6A1ACB3" w14:textId="77777777" w:rsidR="007E5169" w:rsidRPr="00DC7310" w:rsidRDefault="007E5169" w:rsidP="00ED4E27">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6B1815" w14:textId="77777777" w:rsidR="007E5169" w:rsidRPr="00DC7310" w:rsidRDefault="007E5169" w:rsidP="00ED4E27">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87BB4A" w14:textId="77777777" w:rsidR="007E5169" w:rsidRPr="00DC7310" w:rsidRDefault="007E5169" w:rsidP="00ED4E27">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28E1AB" w14:textId="77777777" w:rsidR="007E5169" w:rsidRPr="00DC7310" w:rsidRDefault="007E5169" w:rsidP="00ED4E27">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664A84" w14:textId="77777777" w:rsidR="007E5169" w:rsidRPr="00DC7310" w:rsidRDefault="007E5169" w:rsidP="00ED4E27">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458B48" w14:textId="77777777" w:rsidR="007E5169" w:rsidRPr="00DC7310" w:rsidRDefault="007E5169" w:rsidP="00ED4E27">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14FD477D" w14:textId="77777777" w:rsidR="007E5169" w:rsidRPr="00DC7310" w:rsidRDefault="007E5169" w:rsidP="00ED4E27">
            <w:pPr>
              <w:pStyle w:val="TAC"/>
              <w:keepLines w:val="0"/>
              <w:rPr>
                <w:lang w:eastAsia="zh-TW"/>
              </w:rPr>
            </w:pPr>
            <w:r w:rsidRPr="00DC7310">
              <w:rPr>
                <w:lang w:eastAsia="zh-TW"/>
              </w:rPr>
              <w:t>IMD5</w:t>
            </w:r>
          </w:p>
        </w:tc>
      </w:tr>
      <w:tr w:rsidR="007E5169" w:rsidRPr="00DC7310" w14:paraId="5BF895E1" w14:textId="77777777" w:rsidTr="00ED4E27">
        <w:trPr>
          <w:jc w:val="center"/>
        </w:trPr>
        <w:tc>
          <w:tcPr>
            <w:tcW w:w="1294" w:type="pct"/>
            <w:tcBorders>
              <w:top w:val="nil"/>
              <w:left w:val="single" w:sz="4" w:space="0" w:color="auto"/>
              <w:bottom w:val="single" w:sz="4" w:space="0" w:color="auto"/>
              <w:right w:val="single" w:sz="4" w:space="0" w:color="auto"/>
            </w:tcBorders>
            <w:shd w:val="clear" w:color="auto" w:fill="auto"/>
          </w:tcPr>
          <w:p w14:paraId="129FBAD8" w14:textId="77777777" w:rsidR="007E5169" w:rsidRPr="00DC7310" w:rsidRDefault="007E5169" w:rsidP="00ED4E27">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CFB555" w14:textId="77777777" w:rsidR="007E5169" w:rsidRPr="00DC7310" w:rsidRDefault="007E5169" w:rsidP="00ED4E27">
            <w:pPr>
              <w:pStyle w:val="TAC"/>
              <w:keepLines w:val="0"/>
              <w:rPr>
                <w:lang w:eastAsia="zh-TW"/>
              </w:rPr>
            </w:pPr>
            <w:r w:rsidRPr="00DC7310">
              <w:rPr>
                <w:lang w:eastAsia="zh-TW"/>
              </w:rPr>
              <w:t>n</w:t>
            </w:r>
            <w:r>
              <w:rPr>
                <w:lang w:eastAsia="zh-TW"/>
              </w:rPr>
              <w:t>41</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C2E94" w14:textId="77777777" w:rsidR="007E5169" w:rsidRPr="00DC7310" w:rsidRDefault="007E5169" w:rsidP="00ED4E27">
            <w:pPr>
              <w:pStyle w:val="TAC"/>
              <w:keepLines w:val="0"/>
              <w:rPr>
                <w:lang w:eastAsia="zh-TW"/>
              </w:rPr>
            </w:pPr>
            <w:r w:rsidRPr="00E75597">
              <w:rPr>
                <w:rFonts w:cs="Arial"/>
                <w:lang w:eastAsia="zh-CN"/>
              </w:rPr>
              <w:t>2656</w:t>
            </w:r>
            <w:r w:rsidRPr="00E75597">
              <w:rPr>
                <w:rFonts w:cs="Arial" w:hint="eastAsia"/>
                <w:lang w:eastAsia="zh-CN"/>
              </w:rPr>
              <w:t>.5</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3E683" w14:textId="77777777" w:rsidR="007E5169" w:rsidRPr="00DC7310" w:rsidRDefault="007E5169" w:rsidP="00ED4E27">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2E71" w14:textId="77777777" w:rsidR="007E5169" w:rsidRPr="00DC7310" w:rsidRDefault="007E5169" w:rsidP="00ED4E27">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592D2" w14:textId="77777777" w:rsidR="007E5169" w:rsidRPr="00DC7310" w:rsidRDefault="007E5169" w:rsidP="00ED4E27">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E602E" w14:textId="77777777" w:rsidR="007E5169" w:rsidRPr="00DC7310" w:rsidRDefault="007E5169" w:rsidP="00ED4E27">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6A6C68AD" w14:textId="77777777" w:rsidR="007E5169" w:rsidRPr="00DC7310" w:rsidRDefault="007E5169" w:rsidP="00ED4E27">
            <w:pPr>
              <w:pStyle w:val="TAC"/>
              <w:keepLines w:val="0"/>
              <w:rPr>
                <w:lang w:eastAsia="zh-TW"/>
              </w:rPr>
            </w:pPr>
            <w:r w:rsidRPr="00DC7310">
              <w:rPr>
                <w:lang w:eastAsia="zh-TW"/>
              </w:rPr>
              <w:t>N/A</w:t>
            </w:r>
          </w:p>
        </w:tc>
      </w:tr>
    </w:tbl>
    <w:p w14:paraId="71FDC52E" w14:textId="77777777" w:rsidR="00963C47" w:rsidRDefault="00963C47" w:rsidP="0028497D">
      <w:pPr>
        <w:keepNext/>
        <w:rPr>
          <w:rFonts w:hint="eastAsia"/>
          <w:lang w:eastAsia="zh-TW"/>
        </w:rPr>
      </w:pPr>
    </w:p>
    <w:p w14:paraId="18259429" w14:textId="77777777" w:rsidR="006E272D" w:rsidRDefault="006E272D" w:rsidP="006E272D">
      <w:pPr>
        <w:pStyle w:val="30"/>
        <w:rPr>
          <w:lang w:eastAsia="ja-JP"/>
        </w:rPr>
      </w:pPr>
      <w:bookmarkStart w:id="82" w:name="_Toc191064325"/>
      <w:r>
        <w:t>6.1.13</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48</w:t>
      </w:r>
      <w:bookmarkEnd w:id="82"/>
    </w:p>
    <w:p w14:paraId="74B1B8C4" w14:textId="77777777" w:rsidR="006E272D" w:rsidRDefault="006E272D" w:rsidP="006E272D">
      <w:pPr>
        <w:pStyle w:val="40"/>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10A292B" w14:textId="77777777" w:rsidR="006E272D" w:rsidRDefault="006E272D" w:rsidP="006E272D">
      <w:pPr>
        <w:pStyle w:val="TH"/>
        <w:rPr>
          <w:rFonts w:eastAsia="Calibri Light"/>
          <w:sz w:val="28"/>
          <w:szCs w:val="28"/>
          <w:lang w:eastAsia="ja-JP"/>
        </w:rPr>
      </w:pPr>
      <w:r>
        <w:t xml:space="preserve">Table 6.1.13.1-1: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6E272D" w14:paraId="18551993" w14:textId="77777777" w:rsidTr="00ED4E2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DDA3B19" w14:textId="77777777" w:rsidR="006E272D" w:rsidRDefault="006E272D" w:rsidP="00ED4E27">
            <w:pPr>
              <w:pStyle w:val="TAH"/>
              <w:rPr>
                <w:rFonts w:cs="Arial"/>
                <w:lang w:val="en-US" w:eastAsia="fi-FI"/>
              </w:rPr>
            </w:pPr>
            <w:r>
              <w:rPr>
                <w:rFonts w:cs="Arial"/>
                <w:lang w:val="en-US" w:eastAsia="fi-FI"/>
              </w:rPr>
              <w:t>EN-DC</w:t>
            </w:r>
          </w:p>
          <w:p w14:paraId="181A1E2D" w14:textId="77777777" w:rsidR="006E272D" w:rsidRDefault="006E272D" w:rsidP="00ED4E27">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0473FF" w14:textId="77777777" w:rsidR="006E272D" w:rsidRDefault="006E272D" w:rsidP="00ED4E27">
            <w:pPr>
              <w:pStyle w:val="TAH"/>
              <w:rPr>
                <w:rFonts w:cs="Arial"/>
                <w:lang w:val="en-US" w:eastAsia="fi-FI"/>
              </w:rPr>
            </w:pPr>
            <w:r>
              <w:rPr>
                <w:rFonts w:cs="Arial"/>
                <w:lang w:val="en-US" w:eastAsia="fi-FI"/>
              </w:rPr>
              <w:t>Uplink EN-DC</w:t>
            </w:r>
          </w:p>
          <w:p w14:paraId="6EE2DAB2" w14:textId="77777777" w:rsidR="006E272D" w:rsidRDefault="006E272D" w:rsidP="00ED4E27">
            <w:pPr>
              <w:pStyle w:val="TAH"/>
              <w:rPr>
                <w:rFonts w:cs="Arial"/>
                <w:lang w:val="en-US" w:eastAsia="fi-FI"/>
              </w:rPr>
            </w:pPr>
            <w:r>
              <w:rPr>
                <w:rFonts w:cs="Arial"/>
                <w:lang w:val="en-US" w:eastAsia="fi-FI"/>
              </w:rPr>
              <w:t>configuration</w:t>
            </w:r>
          </w:p>
          <w:p w14:paraId="0FECCF6F" w14:textId="77777777" w:rsidR="006E272D" w:rsidRDefault="006E272D" w:rsidP="00ED4E27">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ADE970A" w14:textId="77777777" w:rsidR="006E272D" w:rsidRDefault="006E272D" w:rsidP="00ED4E27">
            <w:pPr>
              <w:pStyle w:val="TAH"/>
              <w:rPr>
                <w:rFonts w:cs="Arial"/>
                <w:lang w:val="en-US" w:eastAsia="fi-FI"/>
              </w:rPr>
            </w:pPr>
            <w:r>
              <w:rPr>
                <w:rFonts w:cs="Arial"/>
                <w:lang w:eastAsia="fi-FI"/>
              </w:rPr>
              <w:t>Single UL allowed</w:t>
            </w:r>
          </w:p>
        </w:tc>
      </w:tr>
      <w:tr w:rsidR="006E272D" w14:paraId="1E12CF04" w14:textId="77777777" w:rsidTr="00ED4E27">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13C2E60F" w14:textId="77777777" w:rsidR="006E272D" w:rsidRDefault="006E272D" w:rsidP="00ED4E27">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09621" w14:textId="77777777" w:rsidR="006E272D" w:rsidRPr="006F2F43" w:rsidRDefault="006E272D" w:rsidP="00ED4E27">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8C512C" w14:textId="77777777" w:rsidR="006E272D" w:rsidRDefault="006E272D" w:rsidP="00ED4E27">
            <w:pPr>
              <w:pStyle w:val="TAH"/>
              <w:rPr>
                <w:rFonts w:cs="Arial"/>
                <w:b w:val="0"/>
                <w:lang w:eastAsia="fi-FI"/>
              </w:rPr>
            </w:pPr>
            <w:r>
              <w:rPr>
                <w:rFonts w:cs="Arial"/>
                <w:b w:val="0"/>
                <w:lang w:val="fi-FI"/>
              </w:rPr>
              <w:t>No</w:t>
            </w:r>
          </w:p>
        </w:tc>
      </w:tr>
      <w:tr w:rsidR="006E272D" w14:paraId="5AB19B1A" w14:textId="77777777" w:rsidTr="00ED4E27">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529C919C" w14:textId="77777777" w:rsidR="006E272D" w:rsidRDefault="006E272D" w:rsidP="00ED4E27">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8B009C" w14:textId="77777777" w:rsidR="006E272D" w:rsidRPr="006F2F43" w:rsidRDefault="006E272D" w:rsidP="00ED4E27">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EA352EF" w14:textId="77777777" w:rsidR="006E272D" w:rsidRDefault="006E272D" w:rsidP="00ED4E27">
            <w:pPr>
              <w:pStyle w:val="TAH"/>
              <w:rPr>
                <w:rFonts w:cs="Arial"/>
                <w:b w:val="0"/>
                <w:lang w:eastAsia="fi-FI"/>
              </w:rPr>
            </w:pPr>
            <w:r>
              <w:rPr>
                <w:rFonts w:cs="Arial"/>
                <w:b w:val="0"/>
                <w:lang w:val="fi-FI"/>
              </w:rPr>
              <w:t>No</w:t>
            </w:r>
          </w:p>
        </w:tc>
      </w:tr>
      <w:tr w:rsidR="006E272D" w14:paraId="33B487C8" w14:textId="77777777" w:rsidTr="00ED4E27">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980D15" w14:textId="77777777" w:rsidR="006E272D" w:rsidRDefault="006E272D" w:rsidP="00ED4E27">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3ADA42" w14:textId="77777777" w:rsidR="006E272D" w:rsidRPr="006F2F43" w:rsidRDefault="006E272D" w:rsidP="00ED4E27">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AD40AF0" w14:textId="77777777" w:rsidR="006E272D" w:rsidRDefault="006E272D" w:rsidP="00ED4E27">
            <w:pPr>
              <w:pStyle w:val="TAH"/>
              <w:rPr>
                <w:rFonts w:cs="Arial"/>
                <w:b w:val="0"/>
                <w:lang w:eastAsia="fi-FI"/>
              </w:rPr>
            </w:pPr>
            <w:r>
              <w:rPr>
                <w:rFonts w:cs="Arial"/>
                <w:b w:val="0"/>
                <w:lang w:val="fi-FI"/>
              </w:rPr>
              <w:t>No</w:t>
            </w:r>
          </w:p>
        </w:tc>
      </w:tr>
    </w:tbl>
    <w:p w14:paraId="2FC9E165" w14:textId="77777777" w:rsidR="006E272D" w:rsidRDefault="006E272D" w:rsidP="006E272D">
      <w:pPr>
        <w:pStyle w:val="40"/>
        <w:keepLines w:val="0"/>
        <w:rPr>
          <w:lang w:val="en-US"/>
        </w:rPr>
      </w:pPr>
      <w:r>
        <w:rPr>
          <w:lang w:val="en-US"/>
        </w:rPr>
        <w:t>6.1.13.2</w:t>
      </w:r>
      <w:r>
        <w:rPr>
          <w:lang w:val="en-US"/>
        </w:rPr>
        <w:tab/>
        <w:t>Maximum output power for DC</w:t>
      </w:r>
    </w:p>
    <w:p w14:paraId="6ED89C15" w14:textId="77777777" w:rsidR="006E272D" w:rsidRDefault="006E272D" w:rsidP="006E272D">
      <w:pPr>
        <w:pStyle w:val="TH"/>
        <w:rPr>
          <w:rFonts w:eastAsia="Calibri Light"/>
          <w:sz w:val="28"/>
          <w:szCs w:val="28"/>
          <w:lang w:eastAsia="ja-JP"/>
        </w:rPr>
      </w:pPr>
      <w:r>
        <w:t xml:space="preserve">Table 6.1.13.2-1: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E272D" w14:paraId="6D298131" w14:textId="77777777" w:rsidTr="00ED4E2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6E8BAE8" w14:textId="77777777" w:rsidR="006E272D" w:rsidRDefault="006E272D" w:rsidP="00ED4E27">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5711B3" w14:textId="77777777" w:rsidR="006E272D" w:rsidRDefault="006E272D" w:rsidP="00ED4E27">
            <w:pPr>
              <w:pStyle w:val="TAH"/>
              <w:rPr>
                <w:rFonts w:eastAsia="Symbol" w:cs="Arial"/>
              </w:rPr>
            </w:pPr>
            <w:r>
              <w:rPr>
                <w:rFonts w:eastAsia="Symbol" w:cs="Arial"/>
              </w:rPr>
              <w:t>Power class 3</w:t>
            </w:r>
          </w:p>
          <w:p w14:paraId="0C4EDB71" w14:textId="77777777" w:rsidR="006E272D" w:rsidRDefault="006E272D" w:rsidP="00ED4E27">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45489B" w14:textId="77777777" w:rsidR="006E272D" w:rsidRDefault="006E272D" w:rsidP="00ED4E27">
            <w:pPr>
              <w:pStyle w:val="TAH"/>
              <w:rPr>
                <w:rFonts w:eastAsia="Symbol" w:cs="Arial"/>
              </w:rPr>
            </w:pPr>
            <w:r>
              <w:rPr>
                <w:rFonts w:eastAsia="Symbol" w:cs="Arial"/>
              </w:rPr>
              <w:t>Tolerance</w:t>
            </w:r>
          </w:p>
          <w:p w14:paraId="24FF31E2" w14:textId="77777777" w:rsidR="006E272D" w:rsidRDefault="006E272D" w:rsidP="00ED4E27">
            <w:pPr>
              <w:pStyle w:val="TAH"/>
              <w:rPr>
                <w:rFonts w:eastAsia="Symbol" w:cs="Arial"/>
              </w:rPr>
            </w:pPr>
            <w:r>
              <w:rPr>
                <w:rFonts w:eastAsia="Symbol" w:cs="Arial"/>
              </w:rPr>
              <w:t>(dB)</w:t>
            </w:r>
          </w:p>
        </w:tc>
      </w:tr>
      <w:tr w:rsidR="006E272D" w14:paraId="56EF9DDF" w14:textId="77777777" w:rsidTr="00ED4E27">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4E29B0" w14:textId="77777777" w:rsidR="006E272D" w:rsidRDefault="006E272D" w:rsidP="00ED4E27">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A22C91" w14:textId="77777777" w:rsidR="006E272D" w:rsidRDefault="006E272D" w:rsidP="00ED4E27">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94723F" w14:textId="77777777" w:rsidR="006E272D" w:rsidRDefault="006E272D" w:rsidP="00ED4E27">
            <w:pPr>
              <w:pStyle w:val="TAC"/>
              <w:keepLines w:val="0"/>
              <w:rPr>
                <w:rFonts w:eastAsia="Symbol" w:cs="Arial"/>
              </w:rPr>
            </w:pPr>
            <w:r>
              <w:rPr>
                <w:rFonts w:eastAsia="Symbol" w:cs="Arial"/>
              </w:rPr>
              <w:t>+2/-3</w:t>
            </w:r>
          </w:p>
        </w:tc>
      </w:tr>
    </w:tbl>
    <w:p w14:paraId="41885CB0" w14:textId="77777777" w:rsidR="006E272D" w:rsidRDefault="006E272D" w:rsidP="006E272D">
      <w:pPr>
        <w:pStyle w:val="40"/>
        <w:keepLines w:val="0"/>
        <w:rPr>
          <w:lang w:val="en-US"/>
        </w:rPr>
      </w:pPr>
      <w:r>
        <w:rPr>
          <w:lang w:val="en-US"/>
        </w:rPr>
        <w:t>6.1.13.3</w:t>
      </w:r>
      <w:r>
        <w:rPr>
          <w:lang w:val="en-US"/>
        </w:rPr>
        <w:tab/>
        <w:t>Spurious emission band UE co-existence for DC</w:t>
      </w:r>
    </w:p>
    <w:p w14:paraId="27589C43" w14:textId="77777777" w:rsidR="006E272D" w:rsidRPr="00732526" w:rsidRDefault="006E272D" w:rsidP="006E272D">
      <w:pPr>
        <w:keepNext/>
      </w:pPr>
      <w:r>
        <w:t>T</w:t>
      </w:r>
      <w:r w:rsidRPr="00732526">
        <w:t>here is no need to include this combination in UE co-existence table.</w:t>
      </w:r>
    </w:p>
    <w:p w14:paraId="0D6F8565" w14:textId="77777777" w:rsidR="006E272D" w:rsidRDefault="006E272D" w:rsidP="006E272D">
      <w:pPr>
        <w:pStyle w:val="40"/>
        <w:keepLines w:val="0"/>
        <w:ind w:left="1134" w:hanging="1134"/>
        <w:rPr>
          <w:lang w:val="en-US"/>
        </w:rPr>
      </w:pPr>
      <w:r>
        <w:rPr>
          <w:lang w:val="en-US"/>
        </w:rPr>
        <w:t>6.1.13.4</w:t>
      </w:r>
      <w:r>
        <w:rPr>
          <w:lang w:val="en-US"/>
        </w:rPr>
        <w:tab/>
      </w:r>
      <w:r>
        <w:rPr>
          <w:rFonts w:hint="eastAsia"/>
          <w:lang w:eastAsia="zh-TW"/>
        </w:rPr>
        <w:t>C</w:t>
      </w:r>
      <w:r w:rsidRPr="002A13DA">
        <w:rPr>
          <w:lang w:eastAsia="zh-CN"/>
        </w:rPr>
        <w:t xml:space="preserve">o-existence </w:t>
      </w:r>
      <w:r>
        <w:rPr>
          <w:lang w:eastAsia="zh-CN"/>
        </w:rPr>
        <w:t>analysis for DC</w:t>
      </w:r>
    </w:p>
    <w:p w14:paraId="0A5D1902" w14:textId="77777777" w:rsidR="006E272D" w:rsidRDefault="006E272D" w:rsidP="006E272D">
      <w:pPr>
        <w:pStyle w:val="TH"/>
        <w:rPr>
          <w:lang w:val="en-US" w:eastAsia="zh-CN"/>
        </w:rPr>
      </w:pPr>
      <w:r>
        <w:rPr>
          <w:rFonts w:hint="eastAsia"/>
          <w:lang w:val="en-US" w:eastAsia="zh-CN"/>
        </w:rPr>
        <w:t>T</w:t>
      </w:r>
      <w:r>
        <w:rPr>
          <w:lang w:val="en-US" w:eastAsia="zh-CN"/>
        </w:rPr>
        <w:t xml:space="preserve">able </w:t>
      </w:r>
      <w:r>
        <w:rPr>
          <w:rFonts w:hint="eastAsia"/>
          <w:lang w:val="en-US" w:eastAsia="zh-TW"/>
        </w:rPr>
        <w:t>6.1.13.4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6E272D" w14:paraId="35AF06D2" w14:textId="77777777" w:rsidTr="00ED4E27">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09526BD"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4FBDF4C"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DB2611E" w14:textId="77777777" w:rsidR="006E272D" w:rsidRDefault="006E272D"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449510"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517667E" w14:textId="77777777" w:rsidR="006E272D" w:rsidRDefault="006E272D"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DC3EE41"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97FE79"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0A06AD"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E272D" w14:paraId="42DB8346" w14:textId="77777777" w:rsidTr="00ED4E27">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6A581C8" w14:textId="77777777" w:rsidR="006E272D" w:rsidRDefault="006E272D" w:rsidP="00ED4E27">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67080D0"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50A9D62"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34468B6"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271B2C1"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E38F81"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04F5CB"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185653DA" w14:textId="77777777" w:rsidR="006E272D" w:rsidRDefault="006E272D" w:rsidP="00ED4E27">
            <w:pPr>
              <w:keepNext/>
              <w:keepLines/>
              <w:spacing w:after="0"/>
              <w:rPr>
                <w:rFonts w:ascii="Arial" w:hAnsi="Arial" w:cs="Arial"/>
                <w:b/>
                <w:bCs/>
                <w:sz w:val="18"/>
                <w:szCs w:val="18"/>
                <w:lang w:val="en-US"/>
              </w:rPr>
            </w:pPr>
          </w:p>
        </w:tc>
      </w:tr>
      <w:tr w:rsidR="006E272D" w14:paraId="5F53EF1C" w14:textId="77777777" w:rsidTr="00ED4E27">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A47ED4B"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467406C"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1F318B"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BC982E" w14:textId="77777777" w:rsidR="006E272D" w:rsidRDefault="006E272D" w:rsidP="00ED4E27">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127121F"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2EF214E"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1ADD7259"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C787EF9"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75ABEA99" w14:textId="77777777" w:rsidR="006E272D" w:rsidRDefault="006E272D" w:rsidP="00ED4E27">
            <w:pPr>
              <w:keepNext/>
              <w:keepLines/>
              <w:spacing w:after="0"/>
              <w:rPr>
                <w:rFonts w:ascii="Arial" w:hAnsi="Arial" w:cs="Arial"/>
                <w:b/>
                <w:bCs/>
                <w:sz w:val="18"/>
                <w:szCs w:val="18"/>
                <w:lang w:val="en-US"/>
              </w:rPr>
            </w:pPr>
          </w:p>
        </w:tc>
      </w:tr>
      <w:tr w:rsidR="006E272D" w14:paraId="50364E39"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208E4DB"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A407DAD"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3550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2220B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34D5E7A"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A2E33EE"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98B017D"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4C4CB97"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C315A8" w14:textId="77777777" w:rsidR="006E272D" w:rsidRDefault="006E272D" w:rsidP="00ED4E27">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322918B"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44978B09" w14:textId="77777777" w:rsidTr="00ED4E27">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63BA8C" w14:textId="77777777" w:rsidR="006E272D" w:rsidRDefault="006E272D"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2F85E88"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7100</w:t>
            </w:r>
          </w:p>
        </w:tc>
        <w:tc>
          <w:tcPr>
            <w:tcW w:w="983" w:type="dxa"/>
            <w:tcBorders>
              <w:top w:val="nil"/>
              <w:left w:val="nil"/>
              <w:bottom w:val="single" w:sz="4" w:space="0" w:color="auto"/>
              <w:right w:val="single" w:sz="12" w:space="0" w:color="auto"/>
            </w:tcBorders>
            <w:shd w:val="clear" w:color="auto" w:fill="auto"/>
            <w:noWrap/>
            <w:vAlign w:val="bottom"/>
          </w:tcPr>
          <w:p w14:paraId="6D4F60CB"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7400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414056" w14:textId="77777777" w:rsidR="006E272D" w:rsidRDefault="006E272D" w:rsidP="00ED4E27">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4DEEFE"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D6789E" w14:textId="77777777" w:rsidR="006E272D" w:rsidRDefault="006E272D" w:rsidP="00ED4E27">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DDFFEB"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0AFAEE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D53679"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5B7F4574" w14:textId="77777777" w:rsidTr="00ED4E27">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4BDB243" w14:textId="77777777" w:rsidR="006E272D" w:rsidRDefault="006E272D"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C6C6D95" w14:textId="77777777" w:rsidR="006E272D" w:rsidRDefault="006E272D" w:rsidP="00ED4E27">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6B4E4A3" w14:textId="77777777" w:rsidR="006E272D" w:rsidRDefault="006E272D" w:rsidP="00ED4E27">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B436A1" w14:textId="77777777" w:rsidR="006E272D" w:rsidRDefault="006E272D"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0A08A2A"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E158A1" w14:textId="77777777" w:rsidR="006E272D" w:rsidRPr="00F86952" w:rsidRDefault="006E272D"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11FD7F" w14:textId="77777777" w:rsidR="006E272D" w:rsidRPr="00F86952" w:rsidRDefault="006E272D"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369EEA" w14:textId="77777777" w:rsidR="006E272D" w:rsidRPr="00F86952" w:rsidRDefault="006E272D"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07B7689" w14:textId="77777777" w:rsidR="006E272D" w:rsidRDefault="006E272D" w:rsidP="00ED4E27">
            <w:pPr>
              <w:keepNext/>
              <w:keepLines/>
              <w:spacing w:after="0"/>
              <w:rPr>
                <w:rFonts w:ascii="Arial" w:hAnsi="Arial" w:cs="Arial"/>
                <w:sz w:val="18"/>
                <w:szCs w:val="18"/>
                <w:lang w:val="en-US"/>
              </w:rPr>
            </w:pPr>
          </w:p>
        </w:tc>
      </w:tr>
      <w:tr w:rsidR="006E272D" w14:paraId="6AC6E480"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984B42"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98BEDD5" w14:textId="77777777" w:rsidR="006E272D" w:rsidRDefault="006E272D" w:rsidP="00ED4E27">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82FC976" w14:textId="77777777" w:rsidR="006E272D" w:rsidRDefault="006E272D" w:rsidP="00ED4E27">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509FD6"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10CB20"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4D8A87" w14:textId="77777777" w:rsidR="006E272D" w:rsidRPr="00F86952" w:rsidRDefault="006E272D"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C83948" w14:textId="77777777" w:rsidR="006E272D" w:rsidRPr="00F86952" w:rsidRDefault="006E272D"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44A49A3" w14:textId="77777777" w:rsidR="006E272D" w:rsidRPr="00F86952" w:rsidRDefault="006E272D" w:rsidP="00ED4E27">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0F7BAD1" w14:textId="77777777" w:rsidR="006E272D" w:rsidRDefault="006E272D" w:rsidP="00ED4E27">
            <w:pPr>
              <w:keepNext/>
              <w:keepLines/>
              <w:spacing w:after="0"/>
              <w:rPr>
                <w:rFonts w:ascii="Arial" w:hAnsi="Arial" w:cs="Arial"/>
                <w:sz w:val="18"/>
                <w:szCs w:val="18"/>
                <w:lang w:val="en-US"/>
              </w:rPr>
            </w:pPr>
          </w:p>
        </w:tc>
      </w:tr>
      <w:tr w:rsidR="006E272D" w14:paraId="130DE904" w14:textId="77777777" w:rsidTr="00ED4E27">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B38F703" w14:textId="77777777" w:rsidR="006E272D" w:rsidRDefault="006E272D"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3691951" w14:textId="77777777" w:rsidR="006E272D" w:rsidRDefault="006E272D" w:rsidP="00ED4E27">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1FCE934" w14:textId="77777777" w:rsidR="006E272D" w:rsidRDefault="006E272D" w:rsidP="00ED4E27">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8B5340" w14:textId="77777777" w:rsidR="006E272D" w:rsidRDefault="006E272D"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2056C2F"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1407CF"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7C8E02"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160954D"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14C9C1E" w14:textId="77777777" w:rsidR="006E272D" w:rsidRDefault="006E272D" w:rsidP="00ED4E27">
            <w:pPr>
              <w:keepNext/>
              <w:keepLines/>
              <w:spacing w:after="0"/>
              <w:rPr>
                <w:rFonts w:ascii="Arial" w:hAnsi="Arial" w:cs="Arial"/>
                <w:sz w:val="18"/>
                <w:szCs w:val="18"/>
                <w:lang w:val="en-US"/>
              </w:rPr>
            </w:pPr>
          </w:p>
        </w:tc>
      </w:tr>
      <w:tr w:rsidR="006E272D" w14:paraId="28A21045" w14:textId="77777777" w:rsidTr="00ED4E27">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7B1082F"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D93C2B8" w14:textId="77777777" w:rsidR="006E272D" w:rsidRDefault="006E272D" w:rsidP="00ED4E27">
            <w:pPr>
              <w:keepNext/>
              <w:keepLines/>
              <w:spacing w:after="0"/>
              <w:rPr>
                <w:rFonts w:ascii="Arial" w:hAnsi="Arial" w:cs="Arial"/>
                <w:sz w:val="18"/>
                <w:szCs w:val="18"/>
                <w:lang w:val="en-US" w:eastAsia="zh-TW"/>
              </w:rPr>
            </w:pPr>
            <w:r>
              <w:rPr>
                <w:lang w:val="en-US"/>
              </w:rPr>
              <w:t>The 4</w:t>
            </w:r>
            <w:r w:rsidRPr="00151E06">
              <w:rPr>
                <w:vertAlign w:val="superscript"/>
                <w:lang w:val="en-US"/>
              </w:rPr>
              <w:t>th</w:t>
            </w:r>
            <w:r>
              <w:rPr>
                <w:lang w:val="en-US"/>
              </w:rPr>
              <w:t xml:space="preserve"> harmonic of band 106 may fall into RX frequencies of band n48.</w:t>
            </w:r>
          </w:p>
        </w:tc>
      </w:tr>
      <w:tr w:rsidR="006E272D" w14:paraId="476D2BFA" w14:textId="77777777" w:rsidTr="00ED4E27">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C56F178"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E7A7098"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A3E558E" w14:textId="77777777" w:rsidR="006E272D" w:rsidRDefault="006E272D"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464F65C"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04C1618" w14:textId="77777777" w:rsidR="006E272D" w:rsidRDefault="006E272D" w:rsidP="00ED4E27">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1F8550F"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EE3FF16"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BDB247"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6E272D" w14:paraId="7D353259" w14:textId="77777777" w:rsidTr="00ED4E27">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23CFC06" w14:textId="77777777" w:rsidR="006E272D" w:rsidRDefault="006E272D" w:rsidP="00ED4E27">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89D42BA"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415BD87" w14:textId="77777777" w:rsidR="006E272D" w:rsidRDefault="006E272D" w:rsidP="00ED4E27">
            <w:pPr>
              <w:keepNext/>
              <w:keepLines/>
              <w:spacing w:after="0"/>
              <w:jc w:val="center"/>
              <w:rPr>
                <w:rFonts w:ascii="Arial" w:hAnsi="Arial" w:cs="Arial"/>
                <w:sz w:val="18"/>
                <w:szCs w:val="18"/>
                <w:lang w:val="en-US"/>
              </w:rPr>
            </w:pPr>
            <w:r>
              <w:rPr>
                <w:rFonts w:asciiTheme="minorBidi" w:hAnsiTheme="minorBidi" w:cstheme="minorBidi"/>
                <w:sz w:val="16"/>
                <w:szCs w:val="16"/>
              </w:rPr>
              <w:t>3550</w:t>
            </w:r>
          </w:p>
        </w:tc>
        <w:tc>
          <w:tcPr>
            <w:tcW w:w="996" w:type="dxa"/>
            <w:tcBorders>
              <w:top w:val="nil"/>
              <w:left w:val="nil"/>
              <w:bottom w:val="single" w:sz="4" w:space="0" w:color="auto"/>
              <w:right w:val="single" w:sz="4" w:space="0" w:color="auto"/>
            </w:tcBorders>
            <w:shd w:val="clear" w:color="auto" w:fill="auto"/>
            <w:noWrap/>
            <w:vAlign w:val="bottom"/>
          </w:tcPr>
          <w:p w14:paraId="5114A35B" w14:textId="77777777" w:rsidR="006E272D" w:rsidRDefault="006E272D"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7100</w:t>
            </w:r>
          </w:p>
        </w:tc>
        <w:tc>
          <w:tcPr>
            <w:tcW w:w="954" w:type="dxa"/>
            <w:tcBorders>
              <w:top w:val="nil"/>
              <w:left w:val="nil"/>
              <w:bottom w:val="single" w:sz="4" w:space="0" w:color="auto"/>
              <w:right w:val="single" w:sz="4" w:space="0" w:color="auto"/>
            </w:tcBorders>
            <w:shd w:val="clear" w:color="auto" w:fill="auto"/>
            <w:noWrap/>
            <w:vAlign w:val="bottom"/>
          </w:tcPr>
          <w:p w14:paraId="1FCBC68F" w14:textId="77777777" w:rsidR="006E272D" w:rsidRDefault="006E272D"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10650</w:t>
            </w:r>
          </w:p>
        </w:tc>
        <w:tc>
          <w:tcPr>
            <w:tcW w:w="1093" w:type="dxa"/>
            <w:tcBorders>
              <w:top w:val="nil"/>
              <w:left w:val="nil"/>
              <w:bottom w:val="single" w:sz="4" w:space="0" w:color="auto"/>
              <w:right w:val="single" w:sz="4" w:space="0" w:color="auto"/>
            </w:tcBorders>
            <w:shd w:val="clear" w:color="auto" w:fill="auto"/>
            <w:noWrap/>
            <w:vAlign w:val="bottom"/>
          </w:tcPr>
          <w:p w14:paraId="678D1006" w14:textId="77777777" w:rsidR="006E272D" w:rsidRPr="00AA3104" w:rsidRDefault="006E272D" w:rsidP="00ED4E27">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1136" w:type="dxa"/>
            <w:tcBorders>
              <w:top w:val="nil"/>
              <w:left w:val="nil"/>
              <w:bottom w:val="single" w:sz="4" w:space="0" w:color="auto"/>
              <w:right w:val="single" w:sz="12" w:space="0" w:color="auto"/>
            </w:tcBorders>
            <w:shd w:val="clear" w:color="auto" w:fill="auto"/>
            <w:noWrap/>
            <w:vAlign w:val="bottom"/>
          </w:tcPr>
          <w:p w14:paraId="29AC993D" w14:textId="77777777" w:rsidR="006E272D" w:rsidRPr="00AA3104" w:rsidRDefault="006E272D" w:rsidP="00ED4E27">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757" w:type="dxa"/>
            <w:vMerge/>
            <w:tcBorders>
              <w:top w:val="nil"/>
              <w:left w:val="single" w:sz="12" w:space="0" w:color="auto"/>
              <w:bottom w:val="single" w:sz="4" w:space="0" w:color="auto"/>
              <w:right w:val="single" w:sz="4" w:space="0" w:color="auto"/>
            </w:tcBorders>
            <w:vAlign w:val="center"/>
          </w:tcPr>
          <w:p w14:paraId="5D7F7194" w14:textId="77777777" w:rsidR="006E272D" w:rsidRDefault="006E272D" w:rsidP="00ED4E27">
            <w:pPr>
              <w:keepNext/>
              <w:keepLines/>
              <w:spacing w:after="0"/>
              <w:rPr>
                <w:rFonts w:ascii="Arial" w:hAnsi="Arial" w:cs="Arial"/>
                <w:b/>
                <w:bCs/>
                <w:sz w:val="18"/>
                <w:szCs w:val="18"/>
                <w:lang w:val="en-US"/>
              </w:rPr>
            </w:pPr>
          </w:p>
        </w:tc>
      </w:tr>
      <w:tr w:rsidR="006E272D" w14:paraId="510D79A5" w14:textId="77777777" w:rsidTr="00ED4E27">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D97CA2"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E8F603E"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D6BFB13"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528BC57E" w14:textId="77777777" w:rsidR="006E272D" w:rsidRDefault="006E272D" w:rsidP="00ED4E27">
            <w:pPr>
              <w:keepNext/>
              <w:keepLines/>
              <w:spacing w:after="0"/>
              <w:jc w:val="center"/>
              <w:rPr>
                <w:rFonts w:ascii="Arial" w:hAnsi="Arial" w:cs="Arial"/>
                <w:sz w:val="18"/>
                <w:szCs w:val="18"/>
                <w:lang w:val="en-US"/>
              </w:rPr>
            </w:pPr>
            <w:r>
              <w:rPr>
                <w:rFonts w:asciiTheme="minorBidi" w:hAnsiTheme="minorBidi" w:cstheme="minorBidi"/>
                <w:sz w:val="16"/>
                <w:szCs w:val="16"/>
              </w:rPr>
              <w:t>3700</w:t>
            </w:r>
          </w:p>
        </w:tc>
        <w:tc>
          <w:tcPr>
            <w:tcW w:w="996" w:type="dxa"/>
            <w:tcBorders>
              <w:top w:val="nil"/>
              <w:left w:val="nil"/>
              <w:bottom w:val="single" w:sz="12" w:space="0" w:color="auto"/>
              <w:right w:val="single" w:sz="4" w:space="0" w:color="auto"/>
            </w:tcBorders>
            <w:shd w:val="clear" w:color="auto" w:fill="auto"/>
            <w:noWrap/>
            <w:vAlign w:val="bottom"/>
          </w:tcPr>
          <w:p w14:paraId="57245873" w14:textId="77777777" w:rsidR="006E272D" w:rsidRDefault="006E272D"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7400</w:t>
            </w:r>
          </w:p>
        </w:tc>
        <w:tc>
          <w:tcPr>
            <w:tcW w:w="954" w:type="dxa"/>
            <w:tcBorders>
              <w:top w:val="nil"/>
              <w:left w:val="nil"/>
              <w:bottom w:val="single" w:sz="12" w:space="0" w:color="auto"/>
              <w:right w:val="single" w:sz="4" w:space="0" w:color="auto"/>
            </w:tcBorders>
            <w:shd w:val="clear" w:color="auto" w:fill="auto"/>
            <w:noWrap/>
            <w:vAlign w:val="bottom"/>
          </w:tcPr>
          <w:p w14:paraId="28622046" w14:textId="77777777" w:rsidR="006E272D" w:rsidRDefault="006E272D" w:rsidP="00ED4E27">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11100</w:t>
            </w:r>
          </w:p>
        </w:tc>
        <w:tc>
          <w:tcPr>
            <w:tcW w:w="1093" w:type="dxa"/>
            <w:tcBorders>
              <w:top w:val="nil"/>
              <w:left w:val="nil"/>
              <w:bottom w:val="single" w:sz="12" w:space="0" w:color="auto"/>
              <w:right w:val="single" w:sz="4" w:space="0" w:color="auto"/>
            </w:tcBorders>
            <w:shd w:val="clear" w:color="auto" w:fill="auto"/>
            <w:noWrap/>
            <w:vAlign w:val="bottom"/>
          </w:tcPr>
          <w:p w14:paraId="577CF7DE" w14:textId="77777777" w:rsidR="006E272D" w:rsidRPr="00AA3104" w:rsidRDefault="006E272D" w:rsidP="00ED4E27">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1136" w:type="dxa"/>
            <w:tcBorders>
              <w:top w:val="nil"/>
              <w:left w:val="nil"/>
              <w:bottom w:val="single" w:sz="12" w:space="0" w:color="auto"/>
              <w:right w:val="single" w:sz="12" w:space="0" w:color="auto"/>
            </w:tcBorders>
            <w:shd w:val="clear" w:color="auto" w:fill="auto"/>
            <w:noWrap/>
            <w:vAlign w:val="bottom"/>
          </w:tcPr>
          <w:p w14:paraId="703DE2B3" w14:textId="77777777" w:rsidR="006E272D" w:rsidRPr="00AA3104" w:rsidRDefault="006E272D" w:rsidP="00ED4E27">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757" w:type="dxa"/>
            <w:vMerge/>
            <w:tcBorders>
              <w:top w:val="nil"/>
              <w:left w:val="single" w:sz="12" w:space="0" w:color="auto"/>
              <w:bottom w:val="single" w:sz="4" w:space="0" w:color="auto"/>
              <w:right w:val="single" w:sz="4" w:space="0" w:color="auto"/>
            </w:tcBorders>
            <w:vAlign w:val="center"/>
          </w:tcPr>
          <w:p w14:paraId="112EF22E" w14:textId="77777777" w:rsidR="006E272D" w:rsidRDefault="006E272D" w:rsidP="00ED4E27">
            <w:pPr>
              <w:keepNext/>
              <w:keepLines/>
              <w:spacing w:after="0"/>
              <w:rPr>
                <w:rFonts w:ascii="Arial" w:hAnsi="Arial" w:cs="Arial"/>
                <w:b/>
                <w:bCs/>
                <w:sz w:val="18"/>
                <w:szCs w:val="18"/>
                <w:lang w:val="en-US"/>
              </w:rPr>
            </w:pPr>
          </w:p>
        </w:tc>
      </w:tr>
      <w:tr w:rsidR="006E272D" w14:paraId="15639DD4"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008BDB"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020D06"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BA8F6D"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61CFFD2"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18EF01C"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39E2D5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63DAA1D"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B3CFAA"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B3257EB"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32896DCF"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AA7E1F" w14:textId="77777777" w:rsidR="006E272D" w:rsidRDefault="006E272D"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CB53645"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1EEFA1BA"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1C19EF"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1BDCF6"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EF89BDC"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804699"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21493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E021FC3"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28FC3919"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465C50" w14:textId="77777777" w:rsidR="006E272D" w:rsidRDefault="006E272D"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F505927"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7879232D"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4778D8" w14:textId="77777777" w:rsidR="006E272D" w:rsidRDefault="006E272D"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2F3EE48"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0904A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C03E22B"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C086D40"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A54242B" w14:textId="77777777" w:rsidR="006E272D" w:rsidRDefault="006E272D" w:rsidP="00ED4E27">
            <w:pPr>
              <w:keepNext/>
              <w:keepLines/>
              <w:spacing w:after="0"/>
              <w:rPr>
                <w:rFonts w:ascii="Arial" w:hAnsi="Arial" w:cs="Arial"/>
                <w:sz w:val="18"/>
                <w:szCs w:val="18"/>
                <w:lang w:val="en-US"/>
              </w:rPr>
            </w:pPr>
          </w:p>
        </w:tc>
      </w:tr>
      <w:tr w:rsidR="006E272D" w14:paraId="27311E04" w14:textId="77777777" w:rsidTr="00ED4E27">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F2745C0" w14:textId="77777777" w:rsidR="006E272D" w:rsidRDefault="006E272D" w:rsidP="00ED4E27">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0ABD681"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6B50E129"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8DADAFB"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0F970B"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4223BE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606AD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DEF080E"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14CE0A" w14:textId="77777777" w:rsidR="006E272D" w:rsidRDefault="006E272D" w:rsidP="00ED4E27">
            <w:pPr>
              <w:keepNext/>
              <w:keepLines/>
              <w:spacing w:after="0"/>
              <w:rPr>
                <w:rFonts w:ascii="Arial" w:hAnsi="Arial" w:cs="Arial"/>
                <w:sz w:val="18"/>
                <w:szCs w:val="18"/>
                <w:lang w:val="en-US"/>
              </w:rPr>
            </w:pPr>
          </w:p>
        </w:tc>
      </w:tr>
      <w:tr w:rsidR="006E272D" w14:paraId="20FB9C09" w14:textId="77777777" w:rsidTr="00ED4E27">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5944C4" w14:textId="77777777" w:rsidR="006E272D" w:rsidRDefault="006E272D" w:rsidP="00ED4E27">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5AFC75A"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537FB1B8" w14:textId="77777777" w:rsidR="006E272D" w:rsidRPr="002B274E" w:rsidRDefault="006E272D" w:rsidP="00ED4E27">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4D1BA81" w14:textId="77777777" w:rsidR="006E272D" w:rsidRDefault="006E272D" w:rsidP="00ED4E27">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5CECDED2" w14:textId="77777777" w:rsidR="006E272D" w:rsidRDefault="006E272D" w:rsidP="00ED4E27">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62D1714"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ADB0641"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F8B90A2" w14:textId="77777777" w:rsidR="006E272D"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8383FFC" w14:textId="77777777" w:rsidR="006E272D" w:rsidRDefault="006E272D" w:rsidP="00ED4E27">
            <w:pPr>
              <w:keepNext/>
              <w:keepLines/>
              <w:spacing w:after="0"/>
              <w:rPr>
                <w:rFonts w:ascii="Arial" w:hAnsi="Arial" w:cs="Arial"/>
                <w:sz w:val="18"/>
                <w:szCs w:val="18"/>
                <w:lang w:val="en-US"/>
              </w:rPr>
            </w:pPr>
          </w:p>
        </w:tc>
      </w:tr>
      <w:tr w:rsidR="006E272D" w14:paraId="2DFCB05B" w14:textId="77777777" w:rsidTr="00ED4E27">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9DD7EA" w14:textId="77777777" w:rsidR="006E272D" w:rsidRDefault="006E272D" w:rsidP="00ED4E27">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711343" w14:textId="77777777" w:rsidR="006E272D" w:rsidRDefault="006E272D" w:rsidP="00ED4E27">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6E272D" w14:paraId="1DDC4616" w14:textId="77777777" w:rsidTr="00ED4E2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20663AE" w14:textId="77777777" w:rsidR="006E272D" w:rsidRDefault="006E272D" w:rsidP="00ED4E27">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5A2AF522" w14:textId="77777777" w:rsidR="006E272D" w:rsidRPr="00C25A69" w:rsidRDefault="006E272D" w:rsidP="00ED4E27">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3D0AFAE9" w14:textId="77777777" w:rsidR="006E272D" w:rsidRDefault="006E272D" w:rsidP="00ED4E27">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69488326" w14:textId="77777777" w:rsidR="006E272D" w:rsidRDefault="006E272D" w:rsidP="00ED4E27">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26798872" w14:textId="77777777" w:rsidR="006E272D" w:rsidRDefault="006E272D" w:rsidP="006E272D">
      <w:pPr>
        <w:keepNext/>
        <w:rPr>
          <w:lang w:eastAsia="ja-JP"/>
        </w:rPr>
      </w:pPr>
    </w:p>
    <w:p w14:paraId="1F7437B6" w14:textId="38D8C969" w:rsidR="006E272D" w:rsidRDefault="006E272D" w:rsidP="006E272D">
      <w:pPr>
        <w:pStyle w:val="TH"/>
        <w:rPr>
          <w:lang w:val="en-US"/>
        </w:rPr>
      </w:pPr>
      <w:r>
        <w:rPr>
          <w:lang w:val="en-US"/>
        </w:rPr>
        <w:t xml:space="preserve">Table </w:t>
      </w:r>
      <w:r>
        <w:rPr>
          <w:kern w:val="2"/>
          <w:lang w:val="en-US" w:eastAsia="zh-CN"/>
        </w:rPr>
        <w:t>6.1.13</w:t>
      </w:r>
      <w:r w:rsidRPr="002A13DA">
        <w:rPr>
          <w:kern w:val="2"/>
          <w:lang w:val="en-US" w:eastAsia="zh-CN"/>
        </w:rPr>
        <w:t>.4-</w:t>
      </w:r>
      <w:r>
        <w:rPr>
          <w:rFonts w:hint="eastAsia"/>
          <w:kern w:val="2"/>
          <w:lang w:val="en-US" w:eastAsia="zh-TW"/>
        </w:rPr>
        <w:t>2</w:t>
      </w:r>
      <w:r>
        <w:rPr>
          <w:lang w:val="en-US"/>
        </w:rPr>
        <w:t xml:space="preserve">: Band </w:t>
      </w:r>
      <w:r>
        <w:rPr>
          <w:lang w:val="en-US" w:eastAsia="ja-JP"/>
        </w:rPr>
        <w:t>106</w:t>
      </w:r>
      <w:r>
        <w:rPr>
          <w:lang w:val="en-US"/>
        </w:rPr>
        <w:t xml:space="preserve"> and Band </w:t>
      </w:r>
      <w:r>
        <w:rPr>
          <w:rFonts w:eastAsia="SimSun"/>
          <w:lang w:val="en-US" w:eastAsia="zh-CN"/>
        </w:rPr>
        <w:t>n4</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272D" w14:paraId="6AFFC675" w14:textId="77777777" w:rsidTr="00ED4E2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88A00BB" w14:textId="77777777" w:rsidR="006E272D" w:rsidRPr="002D24D6" w:rsidRDefault="006E272D" w:rsidP="00ED4E2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AE7F0" w14:textId="77777777" w:rsidR="006E272D" w:rsidRPr="00A42B7C" w:rsidRDefault="006E272D"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0D281" w14:textId="77777777" w:rsidR="006E272D" w:rsidRPr="00A42B7C" w:rsidRDefault="006E272D"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8837E" w14:textId="77777777" w:rsidR="006E272D" w:rsidRPr="00A42B7C" w:rsidRDefault="006E272D"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B295071" w14:textId="77777777" w:rsidR="006E272D" w:rsidRPr="00A42B7C" w:rsidRDefault="006E272D" w:rsidP="00ED4E27">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6E272D" w14:paraId="1AD820CC"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6D5450" w14:textId="77777777" w:rsidR="006E272D" w:rsidRPr="002D24D6" w:rsidRDefault="006E272D" w:rsidP="00ED4E2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86ACA"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58640"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C07EF"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94EFC"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0778F957"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E056"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A1463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Pr>
                <w:rFonts w:cs="Arial"/>
                <w:color w:val="000000"/>
                <w:szCs w:val="18"/>
              </w:rPr>
              <w:t>2804</w:t>
            </w:r>
            <w:r w:rsidRPr="00A42B7C">
              <w:rPr>
                <w:rFonts w:cs="Arial"/>
                <w:color w:val="000000"/>
                <w:szCs w:val="18"/>
              </w:rPr>
              <w:t xml:space="preserve"> </w:t>
            </w:r>
            <w:r w:rsidRPr="00A42B7C">
              <w:rPr>
                <w:rFonts w:cs="Arial"/>
                <w:szCs w:val="18"/>
                <w:lang w:val="en-US"/>
              </w:rPr>
              <w:t xml:space="preserve">– </w:t>
            </w:r>
            <w:r>
              <w:rPr>
                <w:rFonts w:cs="Arial"/>
                <w:color w:val="000000"/>
                <w:szCs w:val="18"/>
              </w:rPr>
              <w:t>2649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F994E" w14:textId="77777777" w:rsidR="006E272D" w:rsidRPr="00A42B7C"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4446</w:t>
            </w:r>
            <w:r w:rsidRPr="00A42B7C">
              <w:rPr>
                <w:rFonts w:ascii="Arial" w:hAnsi="Arial" w:cs="Arial"/>
                <w:sz w:val="18"/>
                <w:szCs w:val="18"/>
                <w:lang w:val="en-US"/>
              </w:rPr>
              <w:t xml:space="preserve"> – </w:t>
            </w:r>
            <w:r>
              <w:rPr>
                <w:rFonts w:ascii="Arial" w:hAnsi="Arial" w:cs="Arial"/>
                <w:sz w:val="18"/>
                <w:szCs w:val="18"/>
                <w:lang w:val="en-US"/>
              </w:rPr>
              <w:t>4601</w:t>
            </w:r>
          </w:p>
        </w:tc>
      </w:tr>
      <w:tr w:rsidR="006E272D" w14:paraId="126D95A4"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23454"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9E5D6C"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72C914"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990419"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73EE1EA"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6E272D" w14:paraId="3F563731"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80EF"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E907D3"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val="en-US"/>
              </w:rPr>
              <w:t>1908</w:t>
            </w:r>
            <w:r w:rsidRPr="00A42B7C">
              <w:rPr>
                <w:rFonts w:ascii="Arial" w:hAnsi="Arial" w:cs="Arial"/>
                <w:sz w:val="18"/>
                <w:szCs w:val="18"/>
                <w:lang w:val="en-US"/>
              </w:rPr>
              <w:t xml:space="preserve"> – </w:t>
            </w:r>
            <w:r>
              <w:rPr>
                <w:rFonts w:ascii="Arial" w:hAnsi="Arial" w:cs="Arial"/>
                <w:sz w:val="18"/>
                <w:szCs w:val="18"/>
                <w:lang w:val="en-US"/>
              </w:rPr>
              <w:t>1748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E991"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val="en-US"/>
              </w:rPr>
              <w:t>6199</w:t>
            </w:r>
            <w:r w:rsidRPr="00A42B7C">
              <w:rPr>
                <w:rFonts w:ascii="Arial" w:hAnsi="Arial" w:cs="Arial"/>
                <w:sz w:val="18"/>
                <w:szCs w:val="18"/>
                <w:lang w:val="en-US"/>
              </w:rPr>
              <w:t xml:space="preserve"> – </w:t>
            </w:r>
            <w:r>
              <w:rPr>
                <w:rFonts w:ascii="Arial" w:hAnsi="Arial" w:cs="Arial"/>
                <w:sz w:val="18"/>
                <w:szCs w:val="18"/>
                <w:lang w:val="en-US"/>
              </w:rPr>
              <w:t>6504</w:t>
            </w:r>
          </w:p>
        </w:tc>
      </w:tr>
      <w:tr w:rsidR="006E272D" w14:paraId="140AA15A"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032A2"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F356E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59C4E5"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E34B0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C20A1C"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72C166C9"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DCB09D"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707CB6" w14:textId="77777777" w:rsidR="006E272D" w:rsidRPr="00A42B7C"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5342</w:t>
            </w:r>
            <w:r w:rsidRPr="00A42B7C">
              <w:rPr>
                <w:rFonts w:ascii="Arial" w:hAnsi="Arial" w:cs="Arial"/>
                <w:sz w:val="18"/>
                <w:szCs w:val="18"/>
                <w:lang w:val="en-US"/>
              </w:rPr>
              <w:t xml:space="preserve"> – </w:t>
            </w:r>
            <w:r>
              <w:rPr>
                <w:rFonts w:ascii="Arial" w:hAnsi="Arial" w:cs="Arial"/>
                <w:sz w:val="18"/>
                <w:szCs w:val="18"/>
                <w:lang w:val="en-US"/>
              </w:rPr>
              <w:t>5502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D0763" w14:textId="77777777" w:rsidR="006E272D" w:rsidRPr="00A42B7C" w:rsidRDefault="006E272D" w:rsidP="00ED4E27">
            <w:pPr>
              <w:keepNext/>
              <w:keepLines/>
              <w:spacing w:after="0"/>
              <w:jc w:val="center"/>
              <w:rPr>
                <w:rFonts w:ascii="Arial" w:hAnsi="Arial" w:cs="Arial"/>
                <w:sz w:val="18"/>
                <w:szCs w:val="18"/>
                <w:lang w:val="en-US"/>
              </w:rPr>
            </w:pPr>
            <w:r>
              <w:rPr>
                <w:rFonts w:ascii="Arial" w:hAnsi="Arial" w:cs="Arial"/>
                <w:sz w:val="18"/>
                <w:szCs w:val="18"/>
                <w:lang w:val="en-US"/>
              </w:rPr>
              <w:t>7996</w:t>
            </w:r>
            <w:r w:rsidRPr="00A42B7C">
              <w:rPr>
                <w:rFonts w:ascii="Arial" w:hAnsi="Arial" w:cs="Arial"/>
                <w:sz w:val="18"/>
                <w:szCs w:val="18"/>
                <w:lang w:val="en-US"/>
              </w:rPr>
              <w:t xml:space="preserve"> – </w:t>
            </w:r>
            <w:r>
              <w:rPr>
                <w:rFonts w:ascii="Arial" w:hAnsi="Arial" w:cs="Arial"/>
                <w:sz w:val="18"/>
                <w:szCs w:val="18"/>
                <w:lang w:val="en-US"/>
              </w:rPr>
              <w:t>8301</w:t>
            </w:r>
          </w:p>
        </w:tc>
      </w:tr>
      <w:tr w:rsidR="006E272D" w14:paraId="3CC9E1AC"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11699"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C9C82"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9AD1885"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27DD5"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EF23436"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6E272D" w14:paraId="0F86C75E"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34619"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04F2EA"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 xml:space="preserve">1012 - 847 </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E7DFF0"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 xml:space="preserve"> 9749 - 10204 </w:t>
            </w:r>
          </w:p>
        </w:tc>
      </w:tr>
      <w:tr w:rsidR="006E272D" w14:paraId="5923384C"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B1812"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749DA"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1D8E578"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8E80C0D"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p>
        </w:tc>
      </w:tr>
      <w:tr w:rsidR="006E272D" w14:paraId="554B07C0"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3392D4"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09492FA"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val="en-US"/>
              </w:rPr>
              <w:t>5608</w:t>
            </w:r>
            <w:r w:rsidRPr="00A42B7C">
              <w:rPr>
                <w:rFonts w:ascii="Arial" w:hAnsi="Arial" w:cs="Arial"/>
                <w:sz w:val="18"/>
                <w:szCs w:val="18"/>
                <w:lang w:val="en-US"/>
              </w:rPr>
              <w:t xml:space="preserve"> – </w:t>
            </w:r>
            <w:r>
              <w:rPr>
                <w:rFonts w:ascii="Arial" w:hAnsi="Arial" w:cs="Arial"/>
                <w:sz w:val="18"/>
                <w:szCs w:val="18"/>
                <w:lang w:val="en-US"/>
              </w:rPr>
              <w:t>5298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D750FE" w14:textId="77777777" w:rsidR="006E272D" w:rsidRPr="00A42B7C" w:rsidRDefault="006E272D" w:rsidP="00ED4E27">
            <w:pPr>
              <w:keepNext/>
              <w:keepLines/>
              <w:spacing w:after="0"/>
              <w:jc w:val="center"/>
              <w:rPr>
                <w:rFonts w:ascii="Arial" w:hAnsi="Arial" w:cs="Arial"/>
                <w:sz w:val="18"/>
                <w:szCs w:val="18"/>
                <w:lang w:eastAsia="ja-JP"/>
              </w:rPr>
            </w:pPr>
          </w:p>
        </w:tc>
      </w:tr>
      <w:tr w:rsidR="006E272D" w14:paraId="4194E418"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524BF" w14:textId="77777777" w:rsidR="006E272D" w:rsidRPr="003257E3" w:rsidRDefault="006E272D" w:rsidP="00ED4E27">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0F7E9E"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C7934F6"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198BC"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7D3632"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6E272D" w14:paraId="42627B53"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F54F3"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94CA"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val="en-US"/>
              </w:rPr>
              <w:t xml:space="preserve">6238 </w:t>
            </w:r>
            <w:r w:rsidRPr="00A42B7C">
              <w:rPr>
                <w:rFonts w:ascii="Arial" w:hAnsi="Arial" w:cs="Arial"/>
                <w:sz w:val="18"/>
                <w:szCs w:val="18"/>
                <w:lang w:val="en-US"/>
              </w:rPr>
              <w:t xml:space="preserve">– </w:t>
            </w:r>
            <w:r>
              <w:rPr>
                <w:rFonts w:ascii="Arial" w:hAnsi="Arial" w:cs="Arial"/>
                <w:sz w:val="18"/>
                <w:szCs w:val="18"/>
                <w:lang w:val="en-US"/>
              </w:rPr>
              <w:t>6403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DAF129"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11546 - 12001</w:t>
            </w:r>
          </w:p>
        </w:tc>
      </w:tr>
      <w:tr w:rsidR="006E272D" w14:paraId="7782258A"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21F94A"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5796D"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8F039DE"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2E8C95F"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p>
        </w:tc>
      </w:tr>
      <w:tr w:rsidR="006E272D" w14:paraId="1840435C"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E70BC7"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BB9AA"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val="en-US"/>
              </w:rPr>
              <w:t>8892</w:t>
            </w:r>
            <w:r w:rsidRPr="00A42B7C">
              <w:rPr>
                <w:rFonts w:ascii="Arial" w:hAnsi="Arial" w:cs="Arial"/>
                <w:sz w:val="18"/>
                <w:szCs w:val="18"/>
                <w:lang w:val="en-US"/>
              </w:rPr>
              <w:t xml:space="preserve"> – </w:t>
            </w:r>
            <w:r>
              <w:rPr>
                <w:rFonts w:ascii="Arial" w:hAnsi="Arial" w:cs="Arial"/>
                <w:sz w:val="18"/>
                <w:szCs w:val="18"/>
                <w:lang w:val="en-US"/>
              </w:rPr>
              <w:t>9202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CEAFEF" w14:textId="77777777" w:rsidR="006E272D" w:rsidRPr="00A42B7C" w:rsidRDefault="006E272D" w:rsidP="00ED4E27">
            <w:pPr>
              <w:keepNext/>
              <w:keepLines/>
              <w:spacing w:after="0"/>
              <w:jc w:val="center"/>
              <w:rPr>
                <w:rFonts w:ascii="Arial" w:hAnsi="Arial" w:cs="Arial"/>
                <w:sz w:val="18"/>
                <w:szCs w:val="18"/>
                <w:lang w:eastAsia="ja-JP"/>
              </w:rPr>
            </w:pPr>
          </w:p>
        </w:tc>
      </w:tr>
      <w:tr w:rsidR="006E272D" w14:paraId="4AFA89CA"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64EA99"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88E90A"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5610F68"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798DC6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E4C2A2A"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6E272D" w14:paraId="5AC30D07"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4DFE1" w14:textId="77777777" w:rsidR="006E272D" w:rsidRPr="003257E3" w:rsidRDefault="006E272D" w:rsidP="00ED4E27">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8D77E1"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13904 – 13299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D4F9"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54 - 116</w:t>
            </w:r>
          </w:p>
        </w:tc>
      </w:tr>
      <w:tr w:rsidR="006E272D" w14:paraId="43FF0917"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7A4B5"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65B1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71690F"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D826E9"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C5996E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6E272D" w14:paraId="33015D7C"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0C83DC" w14:textId="77777777" w:rsidR="006E272D" w:rsidRPr="002D24D6" w:rsidRDefault="006E272D" w:rsidP="00ED4E2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B53DB"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9308 - 8848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3CD698"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4397 - 4712</w:t>
            </w:r>
          </w:p>
        </w:tc>
      </w:tr>
      <w:tr w:rsidR="006E272D" w14:paraId="0248BD79"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C36D6"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8092F3"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923AA3"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E04833"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23E7CDC"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6E272D" w14:paraId="0B92B029"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6B40"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45B1C"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15096 - 15701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7F805"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7134 - 7304</w:t>
            </w:r>
          </w:p>
        </w:tc>
      </w:tr>
      <w:tr w:rsidR="006E272D" w14:paraId="0C27DE91"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7CCE4B"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02CBF7"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57AFD4"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1D79"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D49369" w14:textId="77777777" w:rsidR="006E272D" w:rsidRPr="00A42B7C" w:rsidRDefault="006E272D" w:rsidP="00ED4E27">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6E272D" w14:paraId="5E308C7D" w14:textId="77777777" w:rsidTr="00ED4E2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215B9" w14:textId="77777777" w:rsidR="006E272D" w:rsidRPr="002D24D6" w:rsidRDefault="006E272D" w:rsidP="00ED4E2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584B20"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12442 -- 12902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46DA46" w14:textId="77777777" w:rsidR="006E272D" w:rsidRPr="00A42B7C" w:rsidRDefault="006E272D" w:rsidP="00ED4E27">
            <w:pPr>
              <w:keepNext/>
              <w:keepLines/>
              <w:spacing w:after="0"/>
              <w:jc w:val="center"/>
              <w:rPr>
                <w:rFonts w:ascii="Arial" w:hAnsi="Arial" w:cs="Arial"/>
                <w:sz w:val="18"/>
                <w:szCs w:val="18"/>
                <w:lang w:eastAsia="ja-JP"/>
              </w:rPr>
            </w:pPr>
            <w:r>
              <w:rPr>
                <w:rFonts w:ascii="Arial" w:hAnsi="Arial" w:cs="Arial"/>
                <w:sz w:val="18"/>
                <w:szCs w:val="18"/>
                <w:lang w:eastAsia="ja-JP"/>
              </w:rPr>
              <w:t>9788 - 10103</w:t>
            </w:r>
          </w:p>
        </w:tc>
      </w:tr>
      <w:tr w:rsidR="006E272D" w14:paraId="060E4AAC" w14:textId="77777777" w:rsidTr="00ED4E2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A882E" w14:textId="77777777" w:rsidR="006E272D" w:rsidRDefault="006E272D" w:rsidP="006E272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8970E59" w14:textId="77777777" w:rsidR="006E272D" w:rsidRPr="002D24D6" w:rsidRDefault="006E272D" w:rsidP="006E272D">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D534FE5" w14:textId="77777777" w:rsidR="006E272D" w:rsidRPr="006D6AE9" w:rsidRDefault="006E272D" w:rsidP="006E272D">
      <w:pPr>
        <w:keepNext/>
        <w:rPr>
          <w:lang w:eastAsia="zh-TW"/>
        </w:rPr>
      </w:pPr>
    </w:p>
    <w:p w14:paraId="302CF2DD" w14:textId="55DAE369" w:rsidR="006E272D" w:rsidRDefault="006E272D" w:rsidP="006E272D">
      <w:pPr>
        <w:keepNext/>
        <w:rPr>
          <w:kern w:val="2"/>
          <w:lang w:val="en-US" w:eastAsia="zh-TW"/>
        </w:rPr>
      </w:pPr>
      <w:r w:rsidRPr="00F14FE1">
        <w:rPr>
          <w:kern w:val="2"/>
          <w:lang w:val="en-US" w:eastAsia="zh-TW"/>
        </w:rPr>
        <w:t xml:space="preserve">Based on Table </w:t>
      </w:r>
      <w:r>
        <w:rPr>
          <w:kern w:val="2"/>
          <w:lang w:val="en-US" w:eastAsia="zh-TW"/>
        </w:rPr>
        <w:t>6.1.13</w:t>
      </w:r>
      <w:r w:rsidRPr="002A13DA">
        <w:rPr>
          <w:kern w:val="2"/>
          <w:lang w:val="en-US" w:eastAsia="zh-TW"/>
        </w:rPr>
        <w:t>.4-</w:t>
      </w:r>
      <w:r>
        <w:rPr>
          <w:rFonts w:hint="eastAsia"/>
          <w:kern w:val="2"/>
          <w:lang w:val="en-US" w:eastAsia="zh-TW"/>
        </w:rPr>
        <w:t>2</w:t>
      </w:r>
      <w:r>
        <w:rPr>
          <w:kern w:val="2"/>
          <w:lang w:val="en-US" w:eastAsia="zh-TW"/>
        </w:rPr>
        <w:t>, there are</w:t>
      </w:r>
      <w:r w:rsidRPr="00F14FE1">
        <w:rPr>
          <w:kern w:val="2"/>
          <w:lang w:val="en-US" w:eastAsia="zh-TW"/>
        </w:rPr>
        <w:t xml:space="preserve"> </w:t>
      </w:r>
    </w:p>
    <w:p w14:paraId="476DC6B3" w14:textId="77777777" w:rsidR="006E272D" w:rsidRPr="00F14FE1" w:rsidRDefault="006E272D" w:rsidP="006E272D">
      <w:pPr>
        <w:keepNext/>
        <w:rPr>
          <w:kern w:val="2"/>
          <w:lang w:val="en-US" w:eastAsia="zh-TW"/>
        </w:rPr>
      </w:pPr>
      <w:r>
        <w:t>- 4</w:t>
      </w:r>
      <w:r w:rsidRPr="00E91522">
        <w:rPr>
          <w:vertAlign w:val="superscript"/>
        </w:rPr>
        <w:t>th</w:t>
      </w:r>
      <w:r>
        <w:t xml:space="preserve"> order IMD products generated by band n48 and band 106 uplink may fall into own Rx of band 106.</w:t>
      </w:r>
    </w:p>
    <w:p w14:paraId="596CA6A1" w14:textId="77777777" w:rsidR="006E272D" w:rsidRPr="00697599" w:rsidRDefault="006E272D" w:rsidP="006E272D">
      <w:pPr>
        <w:pStyle w:val="40"/>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8415404" w14:textId="77777777" w:rsidR="006E272D" w:rsidRDefault="006E272D" w:rsidP="006E272D">
      <w:pPr>
        <w:keepNext/>
      </w:pPr>
      <w:r>
        <w:lastRenderedPageBreak/>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E85DE1">
        <w:rPr>
          <w:lang w:eastAsia="zh-CN"/>
        </w:rPr>
        <w:t>CA_8-48</w:t>
      </w:r>
      <w:r>
        <w:rPr>
          <w:lang w:eastAsia="zh-CN"/>
        </w:rPr>
        <w:t xml:space="preserve"> as specified in TS 36.101</w:t>
      </w:r>
      <w:r>
        <w:t>.</w:t>
      </w:r>
    </w:p>
    <w:p w14:paraId="3D40FC0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E272D" w:rsidRPr="00D67A9D" w14:paraId="703D64D6" w14:textId="77777777" w:rsidTr="00ED4E27">
        <w:trPr>
          <w:trHeight w:val="187"/>
          <w:tblHeader/>
          <w:jc w:val="center"/>
        </w:trPr>
        <w:tc>
          <w:tcPr>
            <w:tcW w:w="2620" w:type="dxa"/>
            <w:vMerge w:val="restart"/>
          </w:tcPr>
          <w:p w14:paraId="0110E1C6" w14:textId="77777777" w:rsidR="006E272D" w:rsidRPr="00D67A9D" w:rsidRDefault="006E272D" w:rsidP="00ED4E27">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FB224DE" w14:textId="77777777" w:rsidR="006E272D" w:rsidRPr="00D67A9D" w:rsidRDefault="006E272D" w:rsidP="00ED4E27">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6E272D" w:rsidRPr="00D67A9D" w14:paraId="60429184" w14:textId="77777777" w:rsidTr="00ED4E27">
        <w:trPr>
          <w:trHeight w:val="187"/>
          <w:tblHeader/>
          <w:jc w:val="center"/>
        </w:trPr>
        <w:tc>
          <w:tcPr>
            <w:tcW w:w="2620" w:type="dxa"/>
            <w:vMerge/>
            <w:tcBorders>
              <w:bottom w:val="single" w:sz="4" w:space="0" w:color="auto"/>
            </w:tcBorders>
          </w:tcPr>
          <w:p w14:paraId="7E526BA3" w14:textId="77777777" w:rsidR="006E272D" w:rsidRPr="00D67A9D" w:rsidRDefault="006E272D" w:rsidP="00ED4E27">
            <w:pPr>
              <w:keepNext/>
              <w:keepLines/>
              <w:spacing w:after="0"/>
              <w:jc w:val="center"/>
              <w:rPr>
                <w:rFonts w:ascii="Arial" w:hAnsi="Arial"/>
                <w:b/>
                <w:sz w:val="18"/>
              </w:rPr>
            </w:pPr>
          </w:p>
        </w:tc>
        <w:tc>
          <w:tcPr>
            <w:tcW w:w="5738" w:type="dxa"/>
            <w:gridSpan w:val="2"/>
          </w:tcPr>
          <w:p w14:paraId="3AF83CD5" w14:textId="77777777" w:rsidR="006E272D" w:rsidRPr="00D67A9D" w:rsidRDefault="006E272D" w:rsidP="00ED4E27">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D67A9D" w14:paraId="1CA0A2C4" w14:textId="77777777" w:rsidTr="00ED4E27">
        <w:tblPrEx>
          <w:tblCellMar>
            <w:left w:w="28" w:type="dxa"/>
          </w:tblCellMar>
        </w:tblPrEx>
        <w:trPr>
          <w:trHeight w:val="187"/>
          <w:jc w:val="center"/>
        </w:trPr>
        <w:tc>
          <w:tcPr>
            <w:tcW w:w="2620" w:type="dxa"/>
            <w:shd w:val="clear" w:color="auto" w:fill="auto"/>
          </w:tcPr>
          <w:p w14:paraId="74D5627F" w14:textId="77777777" w:rsidR="006E272D" w:rsidRPr="00D67A9D" w:rsidRDefault="006E272D" w:rsidP="00ED4E27">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767" w:type="dxa"/>
          </w:tcPr>
          <w:p w14:paraId="39309168" w14:textId="77777777" w:rsidR="006E272D" w:rsidRPr="00D67A9D" w:rsidRDefault="006E272D" w:rsidP="00ED4E27">
            <w:pPr>
              <w:keepNext/>
              <w:keepLines/>
              <w:spacing w:after="0"/>
              <w:jc w:val="center"/>
              <w:rPr>
                <w:rFonts w:ascii="Arial" w:hAnsi="Arial"/>
                <w:sz w:val="18"/>
                <w:lang w:eastAsia="ja-JP"/>
              </w:rPr>
            </w:pPr>
            <w:r>
              <w:rPr>
                <w:rFonts w:ascii="Arial" w:hAnsi="Arial"/>
                <w:sz w:val="18"/>
                <w:lang w:eastAsia="ja-JP"/>
              </w:rPr>
              <w:t>0.6</w:t>
            </w:r>
          </w:p>
        </w:tc>
        <w:tc>
          <w:tcPr>
            <w:tcW w:w="2971" w:type="dxa"/>
          </w:tcPr>
          <w:p w14:paraId="17471295" w14:textId="77777777" w:rsidR="006E272D" w:rsidRPr="00D67A9D" w:rsidRDefault="006E272D" w:rsidP="00ED4E27">
            <w:pPr>
              <w:keepNext/>
              <w:keepLines/>
              <w:spacing w:after="0"/>
              <w:jc w:val="center"/>
              <w:rPr>
                <w:rFonts w:ascii="Arial" w:hAnsi="Arial"/>
                <w:sz w:val="18"/>
              </w:rPr>
            </w:pPr>
            <w:r>
              <w:rPr>
                <w:rFonts w:ascii="Arial" w:hAnsi="Arial"/>
                <w:sz w:val="18"/>
              </w:rPr>
              <w:t>0.8</w:t>
            </w:r>
          </w:p>
        </w:tc>
      </w:tr>
      <w:tr w:rsidR="006E272D" w:rsidRPr="00D67A9D" w14:paraId="1115EA10" w14:textId="77777777" w:rsidTr="00ED4E27">
        <w:trPr>
          <w:trHeight w:val="187"/>
          <w:jc w:val="center"/>
        </w:trPr>
        <w:tc>
          <w:tcPr>
            <w:tcW w:w="8358" w:type="dxa"/>
            <w:gridSpan w:val="3"/>
            <w:tcBorders>
              <w:bottom w:val="single" w:sz="4" w:space="0" w:color="auto"/>
            </w:tcBorders>
            <w:shd w:val="clear" w:color="auto" w:fill="auto"/>
          </w:tcPr>
          <w:p w14:paraId="5990FB5D" w14:textId="77777777" w:rsidR="006E272D" w:rsidRPr="00B14F7D" w:rsidRDefault="006E272D" w:rsidP="00ED4E27">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A080789" w14:textId="77777777" w:rsidR="006E272D" w:rsidRPr="00D67A9D" w:rsidRDefault="006E272D" w:rsidP="00ED4E27">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0C132BE" w14:textId="77777777" w:rsidR="006E272D" w:rsidRPr="0059661F" w:rsidRDefault="006E272D" w:rsidP="006E272D">
      <w:pPr>
        <w:keepNext/>
        <w:rPr>
          <w:lang w:eastAsia="zh-TW"/>
        </w:rPr>
      </w:pPr>
    </w:p>
    <w:p w14:paraId="5EC46F1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E272D" w:rsidRPr="00BC1318" w14:paraId="18DDAE9C" w14:textId="77777777" w:rsidTr="00ED4E27">
        <w:trPr>
          <w:trHeight w:val="187"/>
          <w:tblHeader/>
          <w:jc w:val="center"/>
        </w:trPr>
        <w:tc>
          <w:tcPr>
            <w:tcW w:w="2620" w:type="dxa"/>
            <w:vMerge w:val="restart"/>
          </w:tcPr>
          <w:p w14:paraId="30E613C1" w14:textId="77777777" w:rsidR="006E272D" w:rsidRPr="00BC1318" w:rsidRDefault="006E272D" w:rsidP="00ED4E27">
            <w:pPr>
              <w:pStyle w:val="TAH"/>
              <w:rPr>
                <w:b w:val="0"/>
              </w:rPr>
            </w:pPr>
            <w:r w:rsidRPr="00A62EE4">
              <w:rPr>
                <w:color w:val="000000" w:themeColor="text1"/>
              </w:rPr>
              <w:t>Inter-band DC configuration</w:t>
            </w:r>
          </w:p>
        </w:tc>
        <w:tc>
          <w:tcPr>
            <w:tcW w:w="5738" w:type="dxa"/>
            <w:gridSpan w:val="2"/>
          </w:tcPr>
          <w:p w14:paraId="0590A384" w14:textId="77777777" w:rsidR="006E272D" w:rsidRPr="00BC1318" w:rsidRDefault="006E272D" w:rsidP="00ED4E27">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6E272D" w:rsidRPr="00BC1318" w14:paraId="165DAD69" w14:textId="77777777" w:rsidTr="00ED4E27">
        <w:trPr>
          <w:trHeight w:val="187"/>
          <w:tblHeader/>
          <w:jc w:val="center"/>
        </w:trPr>
        <w:tc>
          <w:tcPr>
            <w:tcW w:w="2620" w:type="dxa"/>
            <w:vMerge/>
            <w:tcBorders>
              <w:bottom w:val="single" w:sz="4" w:space="0" w:color="auto"/>
            </w:tcBorders>
          </w:tcPr>
          <w:p w14:paraId="0B805E3B" w14:textId="77777777" w:rsidR="006E272D" w:rsidRPr="00BC1318" w:rsidRDefault="006E272D" w:rsidP="00ED4E27">
            <w:pPr>
              <w:keepNext/>
              <w:keepLines/>
              <w:spacing w:after="0"/>
              <w:jc w:val="center"/>
              <w:rPr>
                <w:rFonts w:ascii="Arial" w:hAnsi="Arial"/>
                <w:b/>
                <w:sz w:val="18"/>
              </w:rPr>
            </w:pPr>
          </w:p>
        </w:tc>
        <w:tc>
          <w:tcPr>
            <w:tcW w:w="5738" w:type="dxa"/>
            <w:gridSpan w:val="2"/>
          </w:tcPr>
          <w:p w14:paraId="56ABC2D1" w14:textId="77777777" w:rsidR="006E272D" w:rsidRPr="00BC1318" w:rsidRDefault="006E272D" w:rsidP="00ED4E27">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BC1318" w14:paraId="2F104F5A" w14:textId="77777777" w:rsidTr="00ED4E27">
        <w:trPr>
          <w:trHeight w:val="187"/>
          <w:jc w:val="center"/>
        </w:trPr>
        <w:tc>
          <w:tcPr>
            <w:tcW w:w="2620" w:type="dxa"/>
            <w:tcBorders>
              <w:bottom w:val="single" w:sz="4" w:space="0" w:color="auto"/>
            </w:tcBorders>
            <w:shd w:val="clear" w:color="auto" w:fill="auto"/>
          </w:tcPr>
          <w:p w14:paraId="22D254B0" w14:textId="77777777" w:rsidR="006E272D" w:rsidRPr="00A62EE4" w:rsidRDefault="006E272D" w:rsidP="00ED4E27">
            <w:pPr>
              <w:pStyle w:val="TAC"/>
              <w:rPr>
                <w:color w:val="000000" w:themeColor="text1"/>
                <w:lang w:eastAsia="zh-CN"/>
              </w:rPr>
            </w:pPr>
            <w:r>
              <w:rPr>
                <w:lang w:eastAsia="zh-CN"/>
              </w:rPr>
              <w:t>DC_106</w:t>
            </w:r>
            <w:r w:rsidRPr="00D67A9D">
              <w:rPr>
                <w:lang w:eastAsia="zh-CN"/>
              </w:rPr>
              <w:t>_n</w:t>
            </w:r>
            <w:r>
              <w:rPr>
                <w:lang w:eastAsia="zh-CN"/>
              </w:rPr>
              <w:t>48</w:t>
            </w:r>
          </w:p>
        </w:tc>
        <w:tc>
          <w:tcPr>
            <w:tcW w:w="3045" w:type="dxa"/>
          </w:tcPr>
          <w:p w14:paraId="7A07989C" w14:textId="77777777" w:rsidR="006E272D" w:rsidRPr="00BC1318" w:rsidRDefault="006E272D" w:rsidP="00ED4E27">
            <w:pPr>
              <w:keepNext/>
              <w:keepLines/>
              <w:spacing w:after="0"/>
              <w:jc w:val="center"/>
              <w:rPr>
                <w:rFonts w:ascii="Arial" w:hAnsi="Arial"/>
                <w:sz w:val="18"/>
                <w:lang w:eastAsia="ja-JP"/>
              </w:rPr>
            </w:pPr>
            <w:r>
              <w:rPr>
                <w:rFonts w:ascii="Arial" w:hAnsi="Arial"/>
                <w:sz w:val="18"/>
              </w:rPr>
              <w:t>0.2</w:t>
            </w:r>
          </w:p>
        </w:tc>
        <w:tc>
          <w:tcPr>
            <w:tcW w:w="2693" w:type="dxa"/>
          </w:tcPr>
          <w:p w14:paraId="10768D1D" w14:textId="77777777" w:rsidR="006E272D" w:rsidRPr="00BC1318" w:rsidRDefault="006E272D" w:rsidP="00ED4E27">
            <w:pPr>
              <w:keepNext/>
              <w:keepLines/>
              <w:spacing w:after="0"/>
              <w:jc w:val="center"/>
              <w:rPr>
                <w:rFonts w:ascii="Arial" w:hAnsi="Arial"/>
                <w:sz w:val="18"/>
              </w:rPr>
            </w:pPr>
            <w:r>
              <w:rPr>
                <w:rFonts w:ascii="Arial" w:hAnsi="Arial"/>
                <w:sz w:val="18"/>
              </w:rPr>
              <w:t>0.5</w:t>
            </w:r>
          </w:p>
        </w:tc>
      </w:tr>
      <w:tr w:rsidR="006E272D" w:rsidRPr="00BC1318" w14:paraId="440528A4" w14:textId="77777777" w:rsidTr="00ED4E27">
        <w:trPr>
          <w:trHeight w:val="187"/>
          <w:jc w:val="center"/>
        </w:trPr>
        <w:tc>
          <w:tcPr>
            <w:tcW w:w="8358" w:type="dxa"/>
            <w:gridSpan w:val="3"/>
            <w:vAlign w:val="center"/>
          </w:tcPr>
          <w:p w14:paraId="1FC103EB" w14:textId="77777777" w:rsidR="006E272D" w:rsidRPr="006B2746" w:rsidRDefault="006E272D" w:rsidP="00ED4E27">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AC00824" w14:textId="77777777" w:rsidR="006E272D" w:rsidRPr="00BC1318" w:rsidRDefault="006E272D" w:rsidP="00ED4E27">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4F4F412" w14:textId="77777777" w:rsidR="006E272D" w:rsidRPr="0032745D" w:rsidRDefault="006E272D" w:rsidP="006E272D">
      <w:pPr>
        <w:keepNext/>
      </w:pPr>
    </w:p>
    <w:p w14:paraId="14441DE0" w14:textId="77777777" w:rsidR="006E272D" w:rsidRDefault="006E272D" w:rsidP="006E272D">
      <w:pPr>
        <w:pStyle w:val="40"/>
        <w:rPr>
          <w:lang w:eastAsia="zh-TW"/>
        </w:rPr>
      </w:pPr>
      <w:r>
        <w:rPr>
          <w:lang w:eastAsia="ja-JP"/>
        </w:rPr>
        <w:t>6.1.13.</w:t>
      </w:r>
      <w:r>
        <w:rPr>
          <w:rFonts w:hint="eastAsia"/>
          <w:lang w:eastAsia="zh-TW"/>
        </w:rPr>
        <w:t>6</w:t>
      </w:r>
      <w:r>
        <w:rPr>
          <w:lang w:eastAsia="ja-JP"/>
        </w:rPr>
        <w:tab/>
      </w:r>
      <w:r>
        <w:rPr>
          <w:rFonts w:hint="eastAsia"/>
          <w:lang w:eastAsia="zh-TW"/>
        </w:rPr>
        <w:t>Analysis of MSD requirements</w:t>
      </w:r>
    </w:p>
    <w:p w14:paraId="143ACADB" w14:textId="77777777" w:rsidR="006E272D" w:rsidRDefault="006E272D" w:rsidP="006E272D">
      <w:pPr>
        <w:keepNext/>
      </w:pPr>
      <w:r>
        <w:rPr>
          <w:lang w:eastAsia="zh-CN"/>
        </w:rPr>
        <w:t>The REFSENS requirement for DC_106_n48 due to UL harmonic is reused from DC_5_n78 and are shown in table 6.1.13.</w:t>
      </w:r>
      <w:r>
        <w:rPr>
          <w:lang w:eastAsia="zh-TW"/>
        </w:rPr>
        <w:t>6</w:t>
      </w:r>
      <w:r w:rsidRPr="00802E82">
        <w:rPr>
          <w:rFonts w:hint="eastAsia"/>
          <w:lang w:eastAsia="zh-CN"/>
        </w:rPr>
        <w:t>-</w:t>
      </w:r>
      <w:r w:rsidRPr="00802E82">
        <w:rPr>
          <w:lang w:eastAsia="zh-CN"/>
        </w:rPr>
        <w:t>1</w:t>
      </w:r>
      <w:r>
        <w:rPr>
          <w:lang w:eastAsia="zh-CN"/>
        </w:rPr>
        <w:t>:</w:t>
      </w:r>
    </w:p>
    <w:p w14:paraId="2E84FB0B" w14:textId="77777777" w:rsidR="006E272D" w:rsidRPr="00DC7310"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1</w:t>
      </w:r>
      <w:r w:rsidRPr="00EF5447">
        <w:t xml:space="preserve">: </w:t>
      </w:r>
      <w:r w:rsidRPr="00DC7310">
        <w:t>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5"/>
        <w:gridCol w:w="1517"/>
        <w:gridCol w:w="1643"/>
      </w:tblGrid>
      <w:tr w:rsidR="006E272D" w:rsidRPr="00DC7310" w14:paraId="17596D2C" w14:textId="77777777" w:rsidTr="00ED4E27">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3E9F9369" w14:textId="77777777" w:rsidR="006E272D" w:rsidRPr="00DC7310" w:rsidRDefault="006E272D" w:rsidP="00ED4E27">
            <w:pPr>
              <w:pStyle w:val="TAH"/>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AE708C0" w14:textId="77777777" w:rsidR="006E272D" w:rsidRPr="00DC7310" w:rsidRDefault="006E272D" w:rsidP="00ED4E27">
            <w:pPr>
              <w:pStyle w:val="TAH"/>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5C476CEA" w14:textId="77777777" w:rsidR="006E272D" w:rsidRPr="00DC7310" w:rsidRDefault="006E272D" w:rsidP="00ED4E27">
            <w:pPr>
              <w:pStyle w:val="TAH"/>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3B2A2B91" w14:textId="77777777" w:rsidR="006E272D" w:rsidRPr="00DC7310" w:rsidRDefault="006E272D" w:rsidP="00ED4E27">
            <w:pPr>
              <w:pStyle w:val="TAH"/>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5BD63C5B" w14:textId="77777777" w:rsidR="006E272D" w:rsidRPr="00DC7310" w:rsidRDefault="006E272D" w:rsidP="00ED4E27">
            <w:pPr>
              <w:pStyle w:val="TAH"/>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44D6515D" w14:textId="77777777" w:rsidR="006E272D" w:rsidRPr="00DC7310" w:rsidRDefault="006E272D" w:rsidP="00ED4E27">
            <w:pPr>
              <w:pStyle w:val="TAH"/>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6CFC429C" w14:textId="77777777" w:rsidR="006E272D" w:rsidRPr="00DC7310" w:rsidRDefault="006E272D" w:rsidP="00ED4E27">
            <w:pPr>
              <w:pStyle w:val="TAH"/>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494551B" w14:textId="77777777" w:rsidR="006E272D" w:rsidRPr="00DC7310" w:rsidRDefault="006E272D" w:rsidP="00ED4E27">
            <w:pPr>
              <w:pStyle w:val="TAH"/>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6991BF01" w14:textId="77777777" w:rsidR="006E272D" w:rsidRPr="00DC7310" w:rsidRDefault="006E272D" w:rsidP="00ED4E27">
            <w:pPr>
              <w:pStyle w:val="TAH"/>
            </w:pPr>
            <w:r w:rsidRPr="00DC7310">
              <w:t>UL/DL</w:t>
            </w:r>
            <w:r>
              <w:t xml:space="preserve"> </w:t>
            </w:r>
            <w:r w:rsidRPr="00DC7310">
              <w:t>harmonic</w:t>
            </w:r>
            <w:r>
              <w:t xml:space="preserve"> </w:t>
            </w:r>
            <w:r w:rsidRPr="00DC7310">
              <w:t>order</w:t>
            </w:r>
          </w:p>
        </w:tc>
      </w:tr>
      <w:tr w:rsidR="006E272D" w:rsidRPr="00DC7310" w14:paraId="35195523" w14:textId="77777777" w:rsidTr="00ED4E27">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5CBDE25C" w14:textId="77777777" w:rsidR="006E272D" w:rsidRPr="00DC7310" w:rsidRDefault="006E272D" w:rsidP="00ED4E27">
            <w:pPr>
              <w:keepNext/>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BA1D828" w14:textId="77777777" w:rsidR="006E272D" w:rsidRPr="00DC7310" w:rsidRDefault="006E272D" w:rsidP="00ED4E27">
            <w:pPr>
              <w:keepNext/>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AEE7696" w14:textId="77777777" w:rsidR="006E272D" w:rsidRPr="00DC7310" w:rsidRDefault="006E272D" w:rsidP="00ED4E27">
            <w:pPr>
              <w:pStyle w:val="TAH"/>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481C4D" w14:textId="77777777" w:rsidR="006E272D" w:rsidRPr="00DC7310" w:rsidRDefault="006E272D" w:rsidP="00ED4E27">
            <w:pPr>
              <w:pStyle w:val="TAH"/>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5E729E92" w14:textId="77777777" w:rsidR="006E272D" w:rsidRPr="00DC7310" w:rsidRDefault="006E272D" w:rsidP="00ED4E27">
            <w:pPr>
              <w:pStyle w:val="TAH"/>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3A36C1" w14:textId="77777777" w:rsidR="006E272D" w:rsidRPr="00DC7310" w:rsidRDefault="006E272D" w:rsidP="00ED4E27">
            <w:pPr>
              <w:pStyle w:val="TAH"/>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A5383A6" w14:textId="77777777" w:rsidR="006E272D" w:rsidRPr="00DC7310" w:rsidRDefault="006E272D" w:rsidP="00ED4E27">
            <w:pPr>
              <w:pStyle w:val="TAH"/>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0EE429D" w14:textId="77777777" w:rsidR="006E272D" w:rsidRPr="00DC7310" w:rsidRDefault="006E272D" w:rsidP="00ED4E27">
            <w:pPr>
              <w:pStyle w:val="TAH"/>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F7E2334" w14:textId="77777777" w:rsidR="006E272D" w:rsidRPr="00DC7310" w:rsidRDefault="006E272D" w:rsidP="00ED4E27">
            <w:pPr>
              <w:pStyle w:val="TAH"/>
              <w:rPr>
                <w:bCs/>
              </w:rPr>
            </w:pPr>
          </w:p>
        </w:tc>
      </w:tr>
      <w:tr w:rsidR="006E272D" w:rsidRPr="00DC7310" w14:paraId="0ED43153" w14:textId="77777777" w:rsidTr="00ED4E27">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E3FD74" w14:textId="77777777" w:rsidR="006E272D" w:rsidRPr="00DC7310" w:rsidRDefault="006E272D" w:rsidP="00ED4E27">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7F0788" w14:textId="77777777" w:rsidR="006E272D" w:rsidRPr="00DC7310" w:rsidRDefault="006E272D" w:rsidP="00ED4E27">
            <w:pPr>
              <w:pStyle w:val="TAC"/>
              <w:keepLines w:val="0"/>
              <w:rPr>
                <w:vertAlign w:val="superscript"/>
              </w:rPr>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50D5AE" w14:textId="77777777" w:rsidR="006E272D" w:rsidRPr="00DC7310" w:rsidRDefault="006E272D" w:rsidP="00ED4E27">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2255FE" w14:textId="77777777" w:rsidR="006E272D" w:rsidRPr="00DC7310" w:rsidRDefault="006E272D" w:rsidP="00ED4E27">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49CCB0" w14:textId="77777777" w:rsidR="006E272D" w:rsidRPr="00DC7310" w:rsidRDefault="006E272D" w:rsidP="00ED4E27">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3E467F" w14:textId="77777777" w:rsidR="006E272D" w:rsidRPr="00DC7310" w:rsidRDefault="006E272D" w:rsidP="00ED4E27">
            <w:pPr>
              <w:pStyle w:val="TAC"/>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231F5A" w14:textId="77777777" w:rsidR="006E272D" w:rsidRPr="00DC7310" w:rsidRDefault="006E272D" w:rsidP="00ED4E27">
            <w:pPr>
              <w:pStyle w:val="TAC"/>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766F6D" w14:textId="77777777" w:rsidR="006E272D" w:rsidRPr="00DC7310" w:rsidRDefault="006E272D" w:rsidP="00ED4E27">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9D7720" w14:textId="77777777" w:rsidR="006E272D" w:rsidRPr="00DC7310" w:rsidRDefault="006E272D" w:rsidP="00ED4E27">
            <w:pPr>
              <w:pStyle w:val="TAC"/>
              <w:keepLines w:val="0"/>
            </w:pPr>
            <w:r w:rsidRPr="00DC7310">
              <w:t>UL4/DL1</w:t>
            </w:r>
          </w:p>
          <w:p w14:paraId="49EFC7E3" w14:textId="77777777" w:rsidR="006E272D" w:rsidRPr="00DC7310" w:rsidRDefault="006E272D" w:rsidP="00ED4E27">
            <w:pPr>
              <w:pStyle w:val="TAC"/>
              <w:keepLines w:val="0"/>
            </w:pPr>
            <w:r w:rsidRPr="00DC7310">
              <w:t>direct-hit</w:t>
            </w:r>
          </w:p>
        </w:tc>
      </w:tr>
      <w:tr w:rsidR="006E272D" w:rsidRPr="00DC7310" w14:paraId="05DEB57C" w14:textId="77777777" w:rsidTr="00ED4E27">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74F92B" w14:textId="77777777" w:rsidR="006E272D" w:rsidRPr="00DC7310" w:rsidRDefault="006E272D" w:rsidP="00ED4E27">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87D36C" w14:textId="77777777" w:rsidR="006E272D" w:rsidRPr="00DC7310" w:rsidRDefault="006E272D" w:rsidP="00ED4E27">
            <w:pPr>
              <w:pStyle w:val="TAC"/>
              <w:keepLines w:val="0"/>
              <w:rPr>
                <w:vertAlign w:val="superscript"/>
              </w:rPr>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67FD1" w14:textId="77777777" w:rsidR="006E272D" w:rsidRPr="00DC7310" w:rsidRDefault="006E272D" w:rsidP="00ED4E27">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226DDB" w14:textId="77777777" w:rsidR="006E272D" w:rsidRPr="00DC7310" w:rsidRDefault="006E272D" w:rsidP="00ED4E27">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DD7135" w14:textId="77777777" w:rsidR="006E272D" w:rsidRPr="00DC7310" w:rsidRDefault="006E272D" w:rsidP="00ED4E27">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CC178" w14:textId="77777777" w:rsidR="006E272D" w:rsidRPr="00DC7310" w:rsidRDefault="006E272D" w:rsidP="00ED4E27">
            <w:pPr>
              <w:pStyle w:val="TAC"/>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A6C973" w14:textId="77777777" w:rsidR="006E272D" w:rsidRPr="00DC7310" w:rsidRDefault="006E272D" w:rsidP="00ED4E27">
            <w:pPr>
              <w:pStyle w:val="TAC"/>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8B04BD" w14:textId="77777777" w:rsidR="006E272D" w:rsidRPr="00DC7310" w:rsidRDefault="006E272D" w:rsidP="00ED4E27">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4196D6" w14:textId="77777777" w:rsidR="006E272D" w:rsidRPr="00DC7310" w:rsidRDefault="006E272D" w:rsidP="00ED4E27">
            <w:pPr>
              <w:pStyle w:val="TAC"/>
              <w:keepLines w:val="0"/>
            </w:pPr>
            <w:r w:rsidRPr="00DC7310">
              <w:t>UL4/DL1</w:t>
            </w:r>
          </w:p>
          <w:p w14:paraId="064450DC" w14:textId="77777777" w:rsidR="006E272D" w:rsidRPr="00DC7310" w:rsidRDefault="006E272D" w:rsidP="00ED4E27">
            <w:pPr>
              <w:pStyle w:val="TAC"/>
              <w:keepLines w:val="0"/>
            </w:pPr>
            <w:r w:rsidRPr="00DC7310">
              <w:t>direct-hit</w:t>
            </w:r>
          </w:p>
        </w:tc>
      </w:tr>
    </w:tbl>
    <w:p w14:paraId="4BE50AF1" w14:textId="77777777" w:rsidR="006E272D" w:rsidRDefault="006E272D" w:rsidP="006E272D">
      <w:pPr>
        <w:keepNext/>
      </w:pPr>
    </w:p>
    <w:p w14:paraId="2CE19AE7" w14:textId="77777777" w:rsidR="006E272D" w:rsidRPr="008637AF" w:rsidRDefault="006E272D" w:rsidP="006E272D">
      <w:pPr>
        <w:keepNext/>
      </w:pPr>
      <w:r>
        <w:t>MSD values for band 106 is reused from DC</w:t>
      </w:r>
      <w:r w:rsidRPr="003C7310">
        <w:t>_8</w:t>
      </w:r>
      <w:r>
        <w:t>_</w:t>
      </w:r>
      <w:r w:rsidRPr="003C7310">
        <w:t>n78.</w:t>
      </w:r>
    </w:p>
    <w:p w14:paraId="66006A5B" w14:textId="77777777" w:rsidR="006E272D" w:rsidRPr="0083629E"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6E272D" w:rsidRPr="00DC7310" w14:paraId="5E2D1F51" w14:textId="77777777" w:rsidTr="00ED4E27">
        <w:trPr>
          <w:tblHeader/>
          <w:jc w:val="center"/>
        </w:trPr>
        <w:tc>
          <w:tcPr>
            <w:tcW w:w="5000" w:type="pct"/>
            <w:gridSpan w:val="8"/>
            <w:tcBorders>
              <w:bottom w:val="single" w:sz="4" w:space="0" w:color="auto"/>
            </w:tcBorders>
            <w:shd w:val="clear" w:color="auto" w:fill="auto"/>
          </w:tcPr>
          <w:p w14:paraId="38FD081D" w14:textId="77777777" w:rsidR="006E272D" w:rsidRPr="00DC7310" w:rsidRDefault="006E272D" w:rsidP="00ED4E27">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6E272D" w:rsidRPr="00DC7310" w14:paraId="15D04FF7" w14:textId="77777777" w:rsidTr="00ED4E27">
        <w:trPr>
          <w:tblHeader/>
          <w:jc w:val="center"/>
        </w:trPr>
        <w:tc>
          <w:tcPr>
            <w:tcW w:w="1294" w:type="pct"/>
            <w:tcBorders>
              <w:bottom w:val="single" w:sz="4" w:space="0" w:color="auto"/>
            </w:tcBorders>
            <w:shd w:val="clear" w:color="auto" w:fill="auto"/>
          </w:tcPr>
          <w:p w14:paraId="04175E04" w14:textId="77777777" w:rsidR="006E272D" w:rsidRPr="00DC7310" w:rsidRDefault="006E272D" w:rsidP="00ED4E27">
            <w:pPr>
              <w:pStyle w:val="TAH"/>
            </w:pPr>
            <w:r w:rsidRPr="00DC7310">
              <w:rPr>
                <w:lang w:eastAsia="ja-JP"/>
              </w:rPr>
              <w:t>EN-DC</w:t>
            </w:r>
          </w:p>
          <w:p w14:paraId="0F7E6F09" w14:textId="77777777" w:rsidR="006E272D" w:rsidRPr="00DC7310" w:rsidRDefault="006E272D" w:rsidP="00ED4E27">
            <w:pPr>
              <w:pStyle w:val="TAH"/>
              <w:rPr>
                <w:lang w:eastAsia="ja-JP"/>
              </w:rPr>
            </w:pPr>
            <w:r w:rsidRPr="00DC7310">
              <w:t>Configuration</w:t>
            </w:r>
          </w:p>
        </w:tc>
        <w:tc>
          <w:tcPr>
            <w:tcW w:w="493" w:type="pct"/>
            <w:tcBorders>
              <w:bottom w:val="single" w:sz="4" w:space="0" w:color="auto"/>
            </w:tcBorders>
            <w:shd w:val="clear" w:color="auto" w:fill="auto"/>
          </w:tcPr>
          <w:p w14:paraId="00766CDD" w14:textId="77777777" w:rsidR="006E272D" w:rsidRPr="00DC7310" w:rsidRDefault="006E272D" w:rsidP="00ED4E27">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5A3AFD6D" w14:textId="77777777" w:rsidR="006E272D" w:rsidRPr="00DC7310" w:rsidRDefault="006E272D" w:rsidP="00ED4E27">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24191FB5" w14:textId="77777777" w:rsidR="006E272D" w:rsidRPr="00DC7310" w:rsidRDefault="006E272D" w:rsidP="00ED4E27">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72E23147" w14:textId="77777777" w:rsidR="006E272D" w:rsidRPr="00DC7310" w:rsidRDefault="006E272D" w:rsidP="00ED4E27">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6A89586B" w14:textId="77777777" w:rsidR="006E272D" w:rsidRPr="00DC7310" w:rsidRDefault="006E272D" w:rsidP="00ED4E27">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3211E2CE" w14:textId="77777777" w:rsidR="006E272D" w:rsidRPr="00DC7310" w:rsidRDefault="006E272D" w:rsidP="00ED4E27">
            <w:pPr>
              <w:pStyle w:val="TAH"/>
            </w:pPr>
            <w:r w:rsidRPr="00DC7310">
              <w:t>MSD</w:t>
            </w:r>
            <w:r>
              <w:t xml:space="preserve"> </w:t>
            </w:r>
            <w:r w:rsidRPr="00DC7310">
              <w:br/>
              <w:t>(dB)</w:t>
            </w:r>
          </w:p>
        </w:tc>
        <w:tc>
          <w:tcPr>
            <w:tcW w:w="422" w:type="pct"/>
            <w:tcBorders>
              <w:bottom w:val="single" w:sz="4" w:space="0" w:color="auto"/>
            </w:tcBorders>
          </w:tcPr>
          <w:p w14:paraId="7336BBD2" w14:textId="77777777" w:rsidR="006E272D" w:rsidRPr="00DC7310" w:rsidRDefault="006E272D" w:rsidP="00ED4E27">
            <w:pPr>
              <w:pStyle w:val="TAH"/>
            </w:pPr>
            <w:r w:rsidRPr="00DC7310">
              <w:t>IMD</w:t>
            </w:r>
            <w:r>
              <w:t xml:space="preserve"> </w:t>
            </w:r>
            <w:r w:rsidRPr="00DC7310">
              <w:t>order</w:t>
            </w:r>
          </w:p>
        </w:tc>
      </w:tr>
      <w:tr w:rsidR="006E272D" w:rsidRPr="00DC7310" w14:paraId="00DB5DF3" w14:textId="77777777" w:rsidTr="00ED4E27">
        <w:trPr>
          <w:jc w:val="center"/>
        </w:trPr>
        <w:tc>
          <w:tcPr>
            <w:tcW w:w="1294" w:type="pct"/>
            <w:tcBorders>
              <w:top w:val="single" w:sz="4" w:space="0" w:color="auto"/>
              <w:left w:val="single" w:sz="4" w:space="0" w:color="auto"/>
              <w:bottom w:val="nil"/>
              <w:right w:val="single" w:sz="4" w:space="0" w:color="auto"/>
            </w:tcBorders>
            <w:shd w:val="clear" w:color="auto" w:fill="auto"/>
          </w:tcPr>
          <w:p w14:paraId="73988720" w14:textId="77777777" w:rsidR="006E272D" w:rsidRPr="00DC7310" w:rsidRDefault="006E272D" w:rsidP="00ED4E27">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3D84D302" w14:textId="77777777" w:rsidR="006E272D" w:rsidRPr="00DC7310" w:rsidRDefault="006E272D" w:rsidP="00ED4E27">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p w14:paraId="2B9FBB49" w14:textId="77777777" w:rsidR="006E272D" w:rsidRPr="00DC7310" w:rsidRDefault="006E272D" w:rsidP="00ED4E27">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E0A4E8" w14:textId="77777777" w:rsidR="006E272D" w:rsidRPr="00DC7310" w:rsidRDefault="006E272D" w:rsidP="00ED4E27">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A231367" w14:textId="77777777" w:rsidR="006E272D" w:rsidRPr="00DC7310" w:rsidRDefault="006E272D" w:rsidP="00ED4E27">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EAC15F6" w14:textId="77777777" w:rsidR="006E272D" w:rsidRPr="00DC7310" w:rsidRDefault="006E272D" w:rsidP="00ED4E27">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D3330B" w14:textId="77777777" w:rsidR="006E272D" w:rsidRPr="00DC7310" w:rsidRDefault="006E272D" w:rsidP="00ED4E27">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59FB13" w14:textId="77777777" w:rsidR="006E272D" w:rsidRPr="00DC7310" w:rsidRDefault="006E272D" w:rsidP="00ED4E27">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1C5B8" w14:textId="77777777" w:rsidR="006E272D" w:rsidRPr="00DC7310" w:rsidRDefault="006E272D" w:rsidP="00ED4E27">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350AF810" w14:textId="77777777" w:rsidR="006E272D" w:rsidRPr="00DC7310" w:rsidRDefault="006E272D" w:rsidP="00ED4E27">
            <w:pPr>
              <w:pStyle w:val="TAC"/>
              <w:keepLines w:val="0"/>
              <w:rPr>
                <w:lang w:eastAsia="zh-TW"/>
              </w:rPr>
            </w:pPr>
            <w:r w:rsidRPr="00DC7310">
              <w:rPr>
                <w:lang w:eastAsia="zh-TW"/>
              </w:rPr>
              <w:t>IMD</w:t>
            </w:r>
            <w:r>
              <w:rPr>
                <w:lang w:eastAsia="zh-TW"/>
              </w:rPr>
              <w:t>4</w:t>
            </w:r>
          </w:p>
        </w:tc>
      </w:tr>
      <w:tr w:rsidR="006E272D" w:rsidRPr="00DC7310" w14:paraId="593918A8" w14:textId="77777777" w:rsidTr="00ED4E27">
        <w:trPr>
          <w:jc w:val="center"/>
        </w:trPr>
        <w:tc>
          <w:tcPr>
            <w:tcW w:w="1294" w:type="pct"/>
            <w:tcBorders>
              <w:top w:val="nil"/>
              <w:left w:val="single" w:sz="4" w:space="0" w:color="auto"/>
              <w:bottom w:val="single" w:sz="4" w:space="0" w:color="auto"/>
              <w:right w:val="single" w:sz="4" w:space="0" w:color="auto"/>
            </w:tcBorders>
            <w:shd w:val="clear" w:color="auto" w:fill="auto"/>
          </w:tcPr>
          <w:p w14:paraId="7AAFE879" w14:textId="77777777" w:rsidR="006E272D" w:rsidRPr="00DC7310" w:rsidRDefault="006E272D" w:rsidP="00ED4E27">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7668D0" w14:textId="77777777" w:rsidR="006E272D" w:rsidRPr="00DC7310" w:rsidRDefault="006E272D" w:rsidP="00ED4E27">
            <w:pPr>
              <w:pStyle w:val="TAC"/>
              <w:keepLines w:val="0"/>
              <w:rPr>
                <w:lang w:eastAsia="zh-TW"/>
              </w:rPr>
            </w:pPr>
            <w:r w:rsidRPr="00DC7310">
              <w:rPr>
                <w:lang w:eastAsia="zh-TW"/>
              </w:rPr>
              <w:t>n</w:t>
            </w:r>
            <w:r>
              <w:rPr>
                <w:lang w:eastAsia="zh-TW"/>
              </w:rPr>
              <w:t>48</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C65B" w14:textId="77777777" w:rsidR="006E272D" w:rsidRPr="00DC7310" w:rsidRDefault="006E272D" w:rsidP="00ED4E27">
            <w:pPr>
              <w:pStyle w:val="TAC"/>
              <w:keepLines w:val="0"/>
              <w:rPr>
                <w:lang w:eastAsia="zh-TW"/>
              </w:rPr>
            </w:pPr>
            <w:r w:rsidRPr="00DA6A27">
              <w:rPr>
                <w:rFonts w:cs="Arial"/>
                <w:lang w:eastAsia="zh-CN"/>
              </w:rPr>
              <w:t>3633</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9863F" w14:textId="77777777" w:rsidR="006E272D" w:rsidRPr="00DC7310" w:rsidRDefault="006E272D" w:rsidP="00ED4E27">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FFC05" w14:textId="77777777" w:rsidR="006E272D" w:rsidRPr="00DC7310" w:rsidRDefault="006E272D" w:rsidP="00ED4E27">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4438D" w14:textId="77777777" w:rsidR="006E272D" w:rsidRPr="00DC7310" w:rsidRDefault="006E272D" w:rsidP="00ED4E27">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5C1A" w14:textId="77777777" w:rsidR="006E272D" w:rsidRPr="00DC7310" w:rsidRDefault="006E272D" w:rsidP="00ED4E27">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7F9A303A" w14:textId="77777777" w:rsidR="006E272D" w:rsidRPr="00DC7310" w:rsidRDefault="006E272D" w:rsidP="00ED4E27">
            <w:pPr>
              <w:pStyle w:val="TAC"/>
              <w:keepLines w:val="0"/>
              <w:rPr>
                <w:lang w:eastAsia="zh-TW"/>
              </w:rPr>
            </w:pPr>
            <w:r w:rsidRPr="00DC7310">
              <w:rPr>
                <w:lang w:eastAsia="zh-TW"/>
              </w:rPr>
              <w:t>N/A</w:t>
            </w:r>
          </w:p>
        </w:tc>
      </w:tr>
    </w:tbl>
    <w:p w14:paraId="4D0C3A91" w14:textId="77777777" w:rsidR="007E5169" w:rsidRPr="00B96329" w:rsidRDefault="007E5169" w:rsidP="0028497D">
      <w:pPr>
        <w:keepNext/>
        <w:rPr>
          <w:lang w:eastAsia="zh-TW"/>
        </w:rPr>
      </w:pPr>
    </w:p>
    <w:p w14:paraId="384082CB" w14:textId="77777777" w:rsidR="00A92D4A" w:rsidRDefault="00A92D4A" w:rsidP="00A92D4A">
      <w:pPr>
        <w:pStyle w:val="2"/>
        <w:rPr>
          <w:lang w:eastAsia="ja-JP"/>
        </w:rPr>
      </w:pPr>
      <w:bookmarkStart w:id="83" w:name="_Toc191064326"/>
      <w:r w:rsidRPr="00697599">
        <w:t>6.</w:t>
      </w:r>
      <w:r>
        <w:rPr>
          <w:lang w:eastAsia="ja-JP"/>
        </w:rPr>
        <w:t>2</w:t>
      </w:r>
      <w:r w:rsidRPr="00697599">
        <w:tab/>
      </w:r>
      <w:r w:rsidR="0035219F">
        <w:rPr>
          <w:lang w:eastAsia="ja-JP"/>
        </w:rPr>
        <w:t xml:space="preserve">Inter-band </w:t>
      </w:r>
      <w:r>
        <w:rPr>
          <w:lang w:eastAsia="ja-JP"/>
        </w:rPr>
        <w:t>DC within FR2</w:t>
      </w:r>
      <w:bookmarkEnd w:id="83"/>
    </w:p>
    <w:p w14:paraId="1DE67DB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E719266" w14:textId="77777777" w:rsidR="00FC1DC6" w:rsidRDefault="00FC1DC6" w:rsidP="00FC1DC6">
      <w:pPr>
        <w:pStyle w:val="30"/>
      </w:pPr>
      <w:bookmarkStart w:id="84" w:name="_Toc191064327"/>
      <w:r>
        <w:rPr>
          <w:rFonts w:hint="eastAsia"/>
          <w:lang w:eastAsia="zh-TW"/>
        </w:rPr>
        <w:lastRenderedPageBreak/>
        <w:t>6</w:t>
      </w:r>
      <w:r>
        <w:t>.</w:t>
      </w:r>
      <w:r>
        <w:rPr>
          <w:lang w:eastAsia="zh-TW"/>
        </w:rPr>
        <w:t>2</w:t>
      </w:r>
      <w:r>
        <w:rPr>
          <w:rFonts w:hint="eastAsia"/>
          <w:lang w:eastAsia="zh-TW"/>
        </w:rPr>
        <w:t>.1</w:t>
      </w:r>
      <w:r>
        <w:tab/>
      </w:r>
      <w:r>
        <w:rPr>
          <w:rFonts w:hint="eastAsia"/>
          <w:lang w:eastAsia="zh-TW"/>
        </w:rPr>
        <w:t>DC_</w:t>
      </w:r>
      <w:r>
        <w:rPr>
          <w:lang w:eastAsia="zh-TW"/>
        </w:rPr>
        <w:t>X_nY</w:t>
      </w:r>
      <w:bookmarkEnd w:id="84"/>
    </w:p>
    <w:p w14:paraId="560A2061" w14:textId="77777777" w:rsidR="00FC1DC6" w:rsidRPr="00697599" w:rsidRDefault="00FC1DC6" w:rsidP="00FC1DC6">
      <w:pPr>
        <w:pStyle w:val="40"/>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891476"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E062F1" w:rsidRDefault="00C710C6" w:rsidP="00004497">
            <w:pPr>
              <w:pStyle w:val="TAH"/>
              <w:rPr>
                <w:lang w:eastAsia="fi-FI"/>
              </w:rPr>
            </w:pPr>
            <w:r w:rsidRPr="00E062F1">
              <w:rPr>
                <w:lang w:eastAsia="fi-FI"/>
              </w:rPr>
              <w:t>EN-DC</w:t>
            </w:r>
          </w:p>
          <w:p w14:paraId="0D69B237"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E062F1" w:rsidRDefault="00C710C6" w:rsidP="00004497">
            <w:pPr>
              <w:pStyle w:val="TAH"/>
              <w:rPr>
                <w:lang w:eastAsia="fi-FI"/>
              </w:rPr>
            </w:pPr>
            <w:r w:rsidRPr="00E062F1">
              <w:rPr>
                <w:lang w:eastAsia="fi-FI"/>
              </w:rPr>
              <w:t>Uplink EN-DC</w:t>
            </w:r>
          </w:p>
          <w:p w14:paraId="6BB2EB80" w14:textId="77777777" w:rsidR="00C710C6" w:rsidRPr="00E062F1" w:rsidRDefault="00C710C6" w:rsidP="00004497">
            <w:pPr>
              <w:pStyle w:val="TAH"/>
              <w:rPr>
                <w:lang w:eastAsia="fi-FI"/>
              </w:rPr>
            </w:pPr>
            <w:r w:rsidRPr="00E062F1">
              <w:rPr>
                <w:lang w:eastAsia="fi-FI"/>
              </w:rPr>
              <w:t>configuration</w:t>
            </w:r>
          </w:p>
        </w:tc>
      </w:tr>
      <w:tr w:rsidR="00C710C6" w:rsidRPr="00EE53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16471419" w14:textId="77777777" w:rsidR="00C710C6" w:rsidRPr="00FC1DC6" w:rsidRDefault="00C710C6" w:rsidP="00B03FBB"/>
    <w:p w14:paraId="3FDAB7C2" w14:textId="77777777" w:rsidR="00FC1DC6" w:rsidRPr="00AF1706" w:rsidRDefault="00FC1DC6" w:rsidP="00FC1DC6">
      <w:pPr>
        <w:pStyle w:val="40"/>
      </w:pPr>
      <w:r w:rsidRPr="00AF1706">
        <w:t>6.2.</w:t>
      </w:r>
      <w:r w:rsidR="00C710C6">
        <w:t>1.2</w:t>
      </w:r>
      <w:r w:rsidRPr="00AF1706">
        <w:tab/>
        <w:t>Spurious emission band UE co-existence for DC</w:t>
      </w:r>
    </w:p>
    <w:p w14:paraId="44C85B8D"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56D1467" w14:textId="77777777" w:rsidR="00FC1DC6" w:rsidRDefault="00FC1DC6" w:rsidP="00B03FBB"/>
    <w:p w14:paraId="54B487A3" w14:textId="77777777" w:rsidR="00FC1DC6" w:rsidRPr="00AF1706" w:rsidRDefault="00FC1DC6" w:rsidP="00FC1DC6">
      <w:pPr>
        <w:pStyle w:val="40"/>
      </w:pPr>
      <w:r w:rsidRPr="00AF1706">
        <w:t>6.2.</w:t>
      </w:r>
      <w:r w:rsidR="00C710C6">
        <w:t>1</w:t>
      </w:r>
      <w:r w:rsidRPr="00AF1706">
        <w:t>.</w:t>
      </w:r>
      <w:r w:rsidR="00C710C6">
        <w:t>3</w:t>
      </w:r>
      <w:r w:rsidRPr="00AF1706">
        <w:tab/>
        <w:t>MSD analysis for DC</w:t>
      </w:r>
    </w:p>
    <w:p w14:paraId="2CC4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37E29E6" w14:textId="77777777" w:rsidR="00FC1DC6" w:rsidRDefault="00FC1DC6" w:rsidP="00B03FBB"/>
    <w:p w14:paraId="1A1A0EAF" w14:textId="77777777" w:rsidR="00FC1DC6" w:rsidRPr="00AF1706" w:rsidRDefault="00FC1DC6" w:rsidP="00FC1DC6">
      <w:pPr>
        <w:pStyle w:val="40"/>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74B216E7"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25991F" w14:textId="77777777" w:rsidR="00FC1DC6" w:rsidRPr="00FC1DC6" w:rsidRDefault="00FC1DC6" w:rsidP="00B03FBB"/>
    <w:p w14:paraId="1070282F" w14:textId="77777777" w:rsidR="00FC1DC6" w:rsidRDefault="00FC1DC6">
      <w:pPr>
        <w:spacing w:after="0"/>
      </w:pPr>
      <w:r>
        <w:br w:type="page"/>
      </w:r>
    </w:p>
    <w:p w14:paraId="39C25889" w14:textId="77777777" w:rsidR="00712475" w:rsidRPr="00EA4051" w:rsidRDefault="00712475" w:rsidP="00712475">
      <w:pPr>
        <w:pStyle w:val="2"/>
        <w:rPr>
          <w:rFonts w:eastAsia="新細明體"/>
          <w:lang w:eastAsia="zh-TW"/>
        </w:rPr>
      </w:pPr>
      <w:bookmarkStart w:id="85" w:name="_Toc42512604"/>
      <w:bookmarkStart w:id="86" w:name="_Toc191064328"/>
      <w:r w:rsidRPr="00697599">
        <w:lastRenderedPageBreak/>
        <w:t>6.</w:t>
      </w:r>
      <w:r>
        <w:rPr>
          <w:lang w:eastAsia="ja-JP"/>
        </w:rPr>
        <w:t>3</w:t>
      </w:r>
      <w:r w:rsidRPr="00697599">
        <w:tab/>
      </w:r>
      <w:r>
        <w:rPr>
          <w:lang w:eastAsia="ja-JP"/>
        </w:rPr>
        <w:t>Intra-band contiguous DC</w:t>
      </w:r>
      <w:bookmarkEnd w:id="85"/>
      <w:bookmarkEnd w:id="86"/>
    </w:p>
    <w:p w14:paraId="6FCB41DB" w14:textId="77777777" w:rsidR="00712475" w:rsidRDefault="00712475" w:rsidP="00712475">
      <w:pPr>
        <w:pStyle w:val="30"/>
      </w:pPr>
      <w:bookmarkStart w:id="87" w:name="_Toc42512610"/>
      <w:bookmarkStart w:id="88" w:name="_Toc191064329"/>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87"/>
      <w:r w:rsidR="00FC1DC6">
        <w:rPr>
          <w:lang w:eastAsia="zh-TW"/>
        </w:rPr>
        <w:t>(n)X</w:t>
      </w:r>
      <w:bookmarkEnd w:id="88"/>
    </w:p>
    <w:p w14:paraId="63AA5057" w14:textId="77777777" w:rsidR="00FC1DC6" w:rsidRPr="00D41D2F" w:rsidRDefault="00FC1DC6" w:rsidP="00836726">
      <w:pPr>
        <w:pStyle w:val="40"/>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14:paraId="17D8F518" w14:textId="77777777"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14:paraId="4B7B4EC2"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F6B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01F4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1FF15E"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14:paraId="415BBB9B"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9376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2F1E41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D6077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81194"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F735F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DDADA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14:paraId="1C01846E" w14:textId="77777777"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738FE46"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07FC2E2"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6430E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B47E0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3E5A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069D1A79"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540D4449"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14:paraId="0B1A4984" w14:textId="77777777"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42369F"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4363040"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E5F3D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C7AC2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477D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E15350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9F94B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14:paraId="77E16CBE" w14:textId="77777777"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83168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04477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371EF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C999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8C185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8F3C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06E08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14:paraId="3FD97AC8"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15A7F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14:paraId="15483283" w14:textId="77777777" w:rsidR="00A92D4A" w:rsidRPr="00FC1DC6" w:rsidRDefault="00A92D4A" w:rsidP="00B03FBB"/>
    <w:p w14:paraId="0DC675A1" w14:textId="77777777" w:rsidR="00FC1DC6" w:rsidRPr="00EE538E" w:rsidRDefault="00FC1DC6" w:rsidP="00836726">
      <w:pPr>
        <w:pStyle w:val="40"/>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119B5125" w14:textId="77777777"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14:paraId="0C37BC91" w14:textId="77777777"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E84C000" w14:textId="77777777" w:rsidR="00FC1DC6" w:rsidRPr="00E062F1" w:rsidRDefault="00FC1DC6" w:rsidP="00004497">
            <w:pPr>
              <w:pStyle w:val="TAH"/>
              <w:rPr>
                <w:lang w:eastAsia="fi-FI"/>
              </w:rPr>
            </w:pPr>
            <w:bookmarkStart w:id="89" w:name="_Hlk515953743"/>
            <w:r w:rsidRPr="00E062F1">
              <w:rPr>
                <w:lang w:eastAsia="fi-FI"/>
              </w:rPr>
              <w:t>EN-DC</w:t>
            </w:r>
          </w:p>
          <w:p w14:paraId="15C68563" w14:textId="77777777"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BF7E214" w14:textId="77777777" w:rsidR="00FC1DC6" w:rsidRPr="00E062F1" w:rsidRDefault="00FC1DC6" w:rsidP="00004497">
            <w:pPr>
              <w:pStyle w:val="TAH"/>
              <w:rPr>
                <w:lang w:eastAsia="fi-FI"/>
              </w:rPr>
            </w:pPr>
            <w:r w:rsidRPr="00E062F1">
              <w:rPr>
                <w:lang w:eastAsia="fi-FI"/>
              </w:rPr>
              <w:t>Uplink EN-DC</w:t>
            </w:r>
          </w:p>
          <w:p w14:paraId="6FA92587" w14:textId="77777777" w:rsidR="00FC1DC6" w:rsidRPr="00E062F1" w:rsidRDefault="00FC1DC6" w:rsidP="00FC1DC6">
            <w:pPr>
              <w:pStyle w:val="TAH"/>
              <w:rPr>
                <w:lang w:eastAsia="fi-FI"/>
              </w:rPr>
            </w:pPr>
            <w:r w:rsidRPr="00E062F1">
              <w:rPr>
                <w:lang w:eastAsia="fi-FI"/>
              </w:rPr>
              <w:t>confi</w:t>
            </w:r>
            <w:bookmarkEnd w:id="89"/>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14:paraId="4711AD72" w14:textId="77777777" w:rsidR="00FC1DC6" w:rsidRPr="009512FA" w:rsidRDefault="00FC1DC6" w:rsidP="009512FA">
            <w:pPr>
              <w:pStyle w:val="TAH"/>
              <w:rPr>
                <w:lang w:eastAsia="fi-FI"/>
              </w:rPr>
            </w:pPr>
            <w:r w:rsidRPr="00E062F1">
              <w:rPr>
                <w:lang w:eastAsia="fi-FI"/>
              </w:rPr>
              <w:t>Single UL allowed</w:t>
            </w:r>
          </w:p>
        </w:tc>
      </w:tr>
      <w:tr w:rsidR="00FC1DC6" w:rsidRPr="00EE538E" w14:paraId="420DB533" w14:textId="77777777"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149CB76"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70F3DF8"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14:paraId="3EC90D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14:paraId="051A4E80" w14:textId="77777777"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2ED4FC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14:paraId="5D4249BB" w14:textId="77777777"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531384D7"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14:paraId="2EDC1A40" w14:textId="77777777"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14:paraId="2C1C10A1" w14:textId="77777777" w:rsidTr="00FC1DC6">
        <w:trPr>
          <w:trHeight w:val="225"/>
          <w:jc w:val="center"/>
        </w:trPr>
        <w:tc>
          <w:tcPr>
            <w:tcW w:w="2092" w:type="dxa"/>
            <w:vAlign w:val="center"/>
          </w:tcPr>
          <w:p w14:paraId="4CE7E38A"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710FA4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615D5046"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53DD845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742AE18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14:paraId="71F2BA1D" w14:textId="77777777" w:rsidTr="00FC1DC6">
        <w:trPr>
          <w:trHeight w:val="225"/>
          <w:jc w:val="center"/>
        </w:trPr>
        <w:tc>
          <w:tcPr>
            <w:tcW w:w="2092" w:type="dxa"/>
            <w:vAlign w:val="center"/>
          </w:tcPr>
          <w:p w14:paraId="4BB6B6B2" w14:textId="77777777"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14:paraId="3B8BAC12"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78550D78"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14:paraId="72A03B19" w14:textId="77777777" w:rsidTr="00004497">
        <w:trPr>
          <w:trHeight w:val="225"/>
          <w:jc w:val="center"/>
        </w:trPr>
        <w:tc>
          <w:tcPr>
            <w:tcW w:w="6278" w:type="dxa"/>
            <w:gridSpan w:val="3"/>
            <w:vAlign w:val="center"/>
          </w:tcPr>
          <w:p w14:paraId="07DADEC1" w14:textId="77777777"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080815A3" w14:textId="77777777" w:rsidR="00FC1DC6" w:rsidRPr="00FC1DC6" w:rsidRDefault="00FC1DC6" w:rsidP="00B03FBB"/>
    <w:p w14:paraId="3932C2E4"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14:paraId="6B6B72E7" w14:textId="77777777" w:rsidR="00712475" w:rsidRPr="00FC1DC6" w:rsidRDefault="00FC1DC6" w:rsidP="00B03FBB">
      <w:pPr>
        <w:rPr>
          <w:i/>
          <w:color w:val="0000FF"/>
        </w:rPr>
      </w:pPr>
      <w:r>
        <w:rPr>
          <w:i/>
          <w:color w:val="0000FF"/>
        </w:rPr>
        <w:t>&lt;Text will be added.&gt;</w:t>
      </w:r>
    </w:p>
    <w:p w14:paraId="1423EC1A" w14:textId="77777777" w:rsidR="00FC1DC6" w:rsidRDefault="00FC1DC6" w:rsidP="00FC1DC6">
      <w:pPr>
        <w:pStyle w:val="40"/>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14:paraId="41254F60" w14:textId="77777777" w:rsidR="00FC1DC6" w:rsidRPr="00FC1DC6" w:rsidRDefault="00FC1DC6" w:rsidP="00B03FBB">
      <w:pPr>
        <w:rPr>
          <w:i/>
          <w:color w:val="0000FF"/>
        </w:rPr>
      </w:pPr>
      <w:r>
        <w:rPr>
          <w:i/>
          <w:color w:val="0000FF"/>
        </w:rPr>
        <w:t>&lt;Text will be added.&gt;</w:t>
      </w:r>
    </w:p>
    <w:p w14:paraId="4F62FCFA"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14:paraId="238FDA44" w14:textId="77777777" w:rsidR="00FC1DC6" w:rsidRPr="00FC1DC6" w:rsidRDefault="00FC1DC6" w:rsidP="00B03FBB">
      <w:pPr>
        <w:rPr>
          <w:i/>
          <w:color w:val="0000FF"/>
        </w:rPr>
      </w:pPr>
      <w:r>
        <w:rPr>
          <w:i/>
          <w:color w:val="0000FF"/>
        </w:rPr>
        <w:t>&lt;Text will be added.&gt;</w:t>
      </w:r>
    </w:p>
    <w:p w14:paraId="60B51534" w14:textId="77777777" w:rsidR="00FC1DC6" w:rsidRDefault="00FC1DC6" w:rsidP="00B03FBB"/>
    <w:p w14:paraId="1DFB5611" w14:textId="77777777" w:rsidR="00FC1DC6" w:rsidRDefault="00FC1DC6" w:rsidP="00B03FBB"/>
    <w:p w14:paraId="4E218C69" w14:textId="77777777" w:rsidR="00FC1DC6" w:rsidRDefault="00FC1DC6">
      <w:pPr>
        <w:spacing w:after="0"/>
      </w:pPr>
      <w:r>
        <w:br w:type="page"/>
      </w:r>
    </w:p>
    <w:p w14:paraId="781487DC" w14:textId="77777777" w:rsidR="00712475" w:rsidRDefault="00712475" w:rsidP="00712475">
      <w:pPr>
        <w:pStyle w:val="2"/>
        <w:rPr>
          <w:lang w:eastAsia="ja-JP"/>
        </w:rPr>
      </w:pPr>
      <w:bookmarkStart w:id="90" w:name="_Toc42512609"/>
      <w:bookmarkStart w:id="91" w:name="_Toc191064330"/>
      <w:r w:rsidRPr="00697599">
        <w:lastRenderedPageBreak/>
        <w:t>6.</w:t>
      </w:r>
      <w:r>
        <w:rPr>
          <w:lang w:eastAsia="ja-JP"/>
        </w:rPr>
        <w:t>4</w:t>
      </w:r>
      <w:r w:rsidRPr="00697599">
        <w:tab/>
      </w:r>
      <w:r>
        <w:rPr>
          <w:lang w:eastAsia="ja-JP"/>
        </w:rPr>
        <w:t>Intra-band non-contiguous DC</w:t>
      </w:r>
      <w:bookmarkEnd w:id="90"/>
      <w:bookmarkEnd w:id="91"/>
    </w:p>
    <w:p w14:paraId="46ACFC75" w14:textId="77777777" w:rsidR="00C4003B" w:rsidRPr="00C4003B" w:rsidRDefault="00C4003B" w:rsidP="00C4003B">
      <w:pPr>
        <w:pStyle w:val="30"/>
      </w:pPr>
      <w:bookmarkStart w:id="92" w:name="_Toc191064331"/>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92"/>
    </w:p>
    <w:p w14:paraId="755DDFF4" w14:textId="77777777"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14:paraId="2D659079"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14:paraId="1210AED8"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643D1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893C2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D4997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14:paraId="4C584B50"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105F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003CB73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4D10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8DF4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DEADB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BBD14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14:paraId="45E99A25" w14:textId="77777777"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4E10A7"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7E1D9A5"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755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732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493D9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5CD5427"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712224C5"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14:paraId="50A105AD" w14:textId="77777777"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DCB4B98"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B1FCB0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BBB576"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2D507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742ACA"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9A472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6A8466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14:paraId="42A517B3" w14:textId="77777777"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3AEA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3014E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FED9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6B833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96A7E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B352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0C65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14:paraId="37D9C26E"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8AF4A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14:paraId="3804BC2B" w14:textId="77777777"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8B39F08"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14:paraId="0DE8AE7B" w14:textId="77777777"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14:paraId="5A9B1D30"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7A5D7B" w14:textId="77777777" w:rsidR="00C4003B" w:rsidRPr="00E062F1" w:rsidRDefault="00C4003B" w:rsidP="00004497">
            <w:pPr>
              <w:pStyle w:val="TAH"/>
              <w:rPr>
                <w:lang w:eastAsia="fi-FI"/>
              </w:rPr>
            </w:pPr>
            <w:r w:rsidRPr="00E062F1">
              <w:rPr>
                <w:lang w:eastAsia="fi-FI"/>
              </w:rPr>
              <w:t>EN-DC</w:t>
            </w:r>
          </w:p>
          <w:p w14:paraId="1B610563"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418684D" w14:textId="77777777" w:rsidR="00C4003B" w:rsidRPr="00E062F1" w:rsidRDefault="00C4003B" w:rsidP="00004497">
            <w:pPr>
              <w:pStyle w:val="TAH"/>
              <w:rPr>
                <w:lang w:eastAsia="fi-FI"/>
              </w:rPr>
            </w:pPr>
            <w:r w:rsidRPr="00E062F1">
              <w:rPr>
                <w:lang w:eastAsia="fi-FI"/>
              </w:rPr>
              <w:t>Uplink EN-DC</w:t>
            </w:r>
          </w:p>
          <w:p w14:paraId="67663ACC"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57EA8271" w14:textId="77777777" w:rsidR="00C4003B" w:rsidRPr="009512FA" w:rsidRDefault="00C4003B" w:rsidP="009512FA">
            <w:pPr>
              <w:pStyle w:val="TAH"/>
              <w:rPr>
                <w:lang w:eastAsia="fi-FI"/>
              </w:rPr>
            </w:pPr>
            <w:r w:rsidRPr="00E062F1">
              <w:rPr>
                <w:lang w:eastAsia="fi-FI"/>
              </w:rPr>
              <w:t>Single UL allowed</w:t>
            </w:r>
          </w:p>
        </w:tc>
      </w:tr>
      <w:tr w:rsidR="00C4003B" w:rsidRPr="00EE538E" w14:paraId="3C12B15B"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BBA91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953558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14:paraId="4D04613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14:paraId="693706B9" w14:textId="77777777"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42ACE3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14:paraId="7F09DE1D" w14:textId="77777777"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389B08DB"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14:paraId="2EAF7906"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14:paraId="023116FE" w14:textId="77777777" w:rsidTr="00004497">
        <w:trPr>
          <w:trHeight w:val="225"/>
          <w:jc w:val="center"/>
        </w:trPr>
        <w:tc>
          <w:tcPr>
            <w:tcW w:w="2092" w:type="dxa"/>
            <w:vAlign w:val="center"/>
          </w:tcPr>
          <w:p w14:paraId="1CC2AF4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3C9FC7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26E685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74918D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0EDE535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14:paraId="443A568C" w14:textId="77777777" w:rsidTr="00004497">
        <w:trPr>
          <w:trHeight w:val="225"/>
          <w:jc w:val="center"/>
        </w:trPr>
        <w:tc>
          <w:tcPr>
            <w:tcW w:w="2092" w:type="dxa"/>
            <w:vAlign w:val="center"/>
          </w:tcPr>
          <w:p w14:paraId="304BB995"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XA_nXA</w:t>
            </w:r>
          </w:p>
        </w:tc>
        <w:tc>
          <w:tcPr>
            <w:tcW w:w="2093" w:type="dxa"/>
          </w:tcPr>
          <w:p w14:paraId="641B628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099F6D8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14:paraId="47410534" w14:textId="77777777" w:rsidTr="00004497">
        <w:trPr>
          <w:trHeight w:val="225"/>
          <w:jc w:val="center"/>
        </w:trPr>
        <w:tc>
          <w:tcPr>
            <w:tcW w:w="6278" w:type="dxa"/>
            <w:gridSpan w:val="3"/>
            <w:vAlign w:val="center"/>
          </w:tcPr>
          <w:p w14:paraId="0D1705AA" w14:textId="77777777"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24716972" w14:textId="77777777"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DE6EDD1"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14:paraId="0F3E35A2" w14:textId="77777777" w:rsidR="00C4003B" w:rsidRPr="00FC1DC6" w:rsidRDefault="00C4003B" w:rsidP="00C4003B">
      <w:pPr>
        <w:rPr>
          <w:i/>
          <w:color w:val="0000FF"/>
        </w:rPr>
      </w:pPr>
      <w:r>
        <w:rPr>
          <w:i/>
          <w:color w:val="0000FF"/>
        </w:rPr>
        <w:t>&lt;Text will be added.&gt;</w:t>
      </w:r>
    </w:p>
    <w:p w14:paraId="609C3EFF" w14:textId="77777777" w:rsidR="00FC1DC6" w:rsidRPr="00FC1DC6" w:rsidRDefault="00FC1DC6" w:rsidP="00B03FBB"/>
    <w:p w14:paraId="6529B0D9" w14:textId="77777777" w:rsidR="00FC1DC6" w:rsidRDefault="00FC1DC6" w:rsidP="00FC1DC6">
      <w:pPr>
        <w:pStyle w:val="40"/>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14:paraId="0B726A79" w14:textId="77777777" w:rsidR="00C4003B" w:rsidRPr="00FC1DC6" w:rsidRDefault="00C4003B" w:rsidP="00C4003B">
      <w:pPr>
        <w:rPr>
          <w:i/>
          <w:color w:val="0000FF"/>
        </w:rPr>
      </w:pPr>
      <w:r>
        <w:rPr>
          <w:i/>
          <w:color w:val="0000FF"/>
        </w:rPr>
        <w:t>&lt;Text will be added.&gt;</w:t>
      </w:r>
    </w:p>
    <w:p w14:paraId="3F6B5E2D" w14:textId="77777777" w:rsidR="00FC1DC6" w:rsidRDefault="00FC1DC6" w:rsidP="00B03FBB"/>
    <w:p w14:paraId="1508C35C" w14:textId="77777777" w:rsidR="00FC1DC6" w:rsidRDefault="00FC1DC6" w:rsidP="00FC1DC6">
      <w:pPr>
        <w:pStyle w:val="40"/>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14:paraId="0C3B6030" w14:textId="77777777" w:rsidR="00C4003B" w:rsidRPr="00FC1DC6" w:rsidRDefault="00C4003B" w:rsidP="00C4003B">
      <w:pPr>
        <w:rPr>
          <w:i/>
          <w:color w:val="0000FF"/>
        </w:rPr>
      </w:pPr>
      <w:r>
        <w:rPr>
          <w:i/>
          <w:color w:val="0000FF"/>
        </w:rPr>
        <w:t>&lt;Text will be added.&gt;</w:t>
      </w:r>
    </w:p>
    <w:p w14:paraId="5CE5DB04" w14:textId="77777777" w:rsidR="00FC1DC6" w:rsidRPr="00C4003B" w:rsidRDefault="00FC1DC6" w:rsidP="00B03FBB"/>
    <w:p w14:paraId="79101086"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14:paraId="7856F058" w14:textId="77777777" w:rsidR="00C4003B" w:rsidRPr="00FC1DC6" w:rsidRDefault="00C4003B" w:rsidP="00C4003B">
      <w:pPr>
        <w:rPr>
          <w:i/>
          <w:color w:val="0000FF"/>
        </w:rPr>
      </w:pPr>
      <w:r>
        <w:rPr>
          <w:i/>
          <w:color w:val="0000FF"/>
        </w:rPr>
        <w:t>&lt;Text will be added.&gt;</w:t>
      </w:r>
    </w:p>
    <w:p w14:paraId="3A4F4FFD" w14:textId="77777777" w:rsidR="00562E8C" w:rsidRDefault="00562E8C">
      <w:pPr>
        <w:spacing w:after="0"/>
        <w:rPr>
          <w:lang w:eastAsia="zh-TW"/>
        </w:rPr>
      </w:pPr>
      <w:r>
        <w:rPr>
          <w:lang w:eastAsia="zh-TW"/>
        </w:rPr>
        <w:br w:type="page"/>
      </w:r>
    </w:p>
    <w:p w14:paraId="0FBC65AB" w14:textId="77777777" w:rsidR="00562E8C" w:rsidRDefault="00562E8C" w:rsidP="00562E8C">
      <w:pPr>
        <w:pStyle w:val="11"/>
        <w:ind w:left="0" w:firstLine="0"/>
        <w:rPr>
          <w:lang w:eastAsia="zh-TW"/>
        </w:rPr>
      </w:pPr>
      <w:bookmarkStart w:id="93" w:name="_Toc191064332"/>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93"/>
    </w:p>
    <w:p w14:paraId="499512E8" w14:textId="77777777" w:rsidR="00562E8C" w:rsidRPr="00E72C46" w:rsidRDefault="00562E8C" w:rsidP="00562E8C">
      <w:pPr>
        <w:pStyle w:val="Guidance"/>
        <w:rPr>
          <w:i w:val="0"/>
        </w:rPr>
      </w:pPr>
    </w:p>
    <w:p w14:paraId="77033A8D" w14:textId="77777777" w:rsidR="00562E8C" w:rsidRPr="00836726" w:rsidRDefault="00562E8C" w:rsidP="00836726">
      <w:pPr>
        <w:pStyle w:val="11"/>
      </w:pPr>
      <w:bookmarkStart w:id="94" w:name="_Toc129708888"/>
      <w:bookmarkStart w:id="95" w:name="_Toc191064333"/>
      <w:r w:rsidRPr="00836726">
        <w:rPr>
          <w:rFonts w:hint="eastAsia"/>
        </w:rPr>
        <w:t>A</w:t>
      </w:r>
      <w:r w:rsidRPr="00836726">
        <w:t>.1</w:t>
      </w:r>
      <w:bookmarkEnd w:id="94"/>
      <w:r w:rsidR="00E72C46" w:rsidRPr="00836726">
        <w:tab/>
        <w:t>Band group definition</w:t>
      </w:r>
      <w:bookmarkEnd w:id="95"/>
    </w:p>
    <w:p w14:paraId="51EA1F1E"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1DB8B152" w14:textId="77777777"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51774E16" w14:textId="77777777"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68FB7DC7"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E72C46" w:rsidRDefault="00E72C46" w:rsidP="00CA37A2">
            <w:pPr>
              <w:pStyle w:val="TAH"/>
              <w:rPr>
                <w:szCs w:val="18"/>
              </w:rPr>
            </w:pPr>
            <w:bookmarkStart w:id="96" w:name="OLE_LINK70"/>
            <w:r w:rsidRPr="00E72C46">
              <w:rPr>
                <w:szCs w:val="18"/>
              </w:rPr>
              <w:t>FR1 band group range</w:t>
            </w:r>
          </w:p>
        </w:tc>
      </w:tr>
      <w:tr w:rsidR="00E72C46" w:rsidRPr="00E72C46"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E72C46" w:rsidRDefault="00E72C46" w:rsidP="00CA37A2">
            <w:pPr>
              <w:pStyle w:val="TAC"/>
              <w:rPr>
                <w:b/>
                <w:bCs/>
                <w:szCs w:val="18"/>
              </w:rPr>
            </w:pPr>
            <w:r w:rsidRPr="00E72C46">
              <w:rPr>
                <w:b/>
                <w:bCs/>
                <w:szCs w:val="18"/>
              </w:rPr>
              <w:t>FR1-e</w:t>
            </w:r>
          </w:p>
        </w:tc>
      </w:tr>
      <w:tr w:rsidR="00E72C46" w:rsidRPr="00E72C46"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E72C46" w:rsidRDefault="00E72C46" w:rsidP="00CA37A2">
            <w:pPr>
              <w:pStyle w:val="TAC"/>
              <w:rPr>
                <w:szCs w:val="18"/>
              </w:rPr>
            </w:pPr>
            <w:r w:rsidRPr="00E72C46">
              <w:rPr>
                <w:szCs w:val="18"/>
              </w:rPr>
              <w:t>5150-7125</w:t>
            </w:r>
          </w:p>
        </w:tc>
      </w:tr>
      <w:tr w:rsidR="00E72C46" w:rsidRPr="00E72C46"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E72C46" w:rsidRDefault="00E72C46" w:rsidP="00CA37A2">
            <w:pPr>
              <w:pStyle w:val="TAC"/>
              <w:rPr>
                <w:szCs w:val="18"/>
              </w:rPr>
            </w:pPr>
            <w:r w:rsidRPr="00E72C46">
              <w:rPr>
                <w:szCs w:val="18"/>
              </w:rPr>
              <w:t>TDD only</w:t>
            </w:r>
          </w:p>
        </w:tc>
      </w:tr>
      <w:bookmarkEnd w:id="96"/>
    </w:tbl>
    <w:p w14:paraId="4ADBB6CE" w14:textId="77777777" w:rsidR="00562E8C" w:rsidRDefault="00562E8C">
      <w:pPr>
        <w:spacing w:after="0"/>
        <w:rPr>
          <w:lang w:eastAsia="zh-TW"/>
        </w:rPr>
      </w:pPr>
    </w:p>
    <w:p w14:paraId="6A00CA29" w14:textId="77777777" w:rsidR="002258A9" w:rsidRDefault="002258A9">
      <w:pPr>
        <w:spacing w:after="0"/>
        <w:rPr>
          <w:lang w:eastAsia="zh-TW"/>
        </w:rPr>
      </w:pPr>
      <w:r>
        <w:rPr>
          <w:lang w:eastAsia="zh-TW"/>
        </w:rPr>
        <w:br w:type="page"/>
      </w:r>
    </w:p>
    <w:p w14:paraId="3B58721E" w14:textId="77777777" w:rsidR="00080512" w:rsidRPr="00A83555" w:rsidRDefault="00A83555" w:rsidP="00562E8C">
      <w:pPr>
        <w:pStyle w:val="11"/>
        <w:ind w:left="0" w:firstLine="0"/>
        <w:rPr>
          <w:lang w:eastAsia="zh-TW"/>
        </w:rPr>
      </w:pPr>
      <w:bookmarkStart w:id="97" w:name="_Toc191064334"/>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Start w:id="98" w:name="_GoBack"/>
      <w:bookmarkEnd w:id="97"/>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5B7431D" w14:textId="77777777" w:rsidTr="00C72833">
        <w:trPr>
          <w:cantSplit/>
        </w:trPr>
        <w:tc>
          <w:tcPr>
            <w:tcW w:w="9639" w:type="dxa"/>
            <w:gridSpan w:val="8"/>
            <w:tcBorders>
              <w:bottom w:val="nil"/>
            </w:tcBorders>
            <w:shd w:val="solid" w:color="FFFFFF" w:fill="auto"/>
          </w:tcPr>
          <w:p w14:paraId="4B1EBFF7" w14:textId="77777777" w:rsidR="003C3971" w:rsidRPr="00235394" w:rsidRDefault="003C3971" w:rsidP="00C72833">
            <w:pPr>
              <w:pStyle w:val="TAL"/>
              <w:jc w:val="center"/>
              <w:rPr>
                <w:b/>
                <w:sz w:val="16"/>
              </w:rPr>
            </w:pPr>
            <w:bookmarkStart w:id="99" w:name="historyclause"/>
            <w:bookmarkEnd w:id="99"/>
            <w:r w:rsidRPr="00235394">
              <w:rPr>
                <w:b/>
              </w:rPr>
              <w:t>Change history</w:t>
            </w:r>
          </w:p>
        </w:tc>
      </w:tr>
      <w:tr w:rsidR="003C3971" w:rsidRPr="00235394" w14:paraId="5E2D1E05" w14:textId="77777777" w:rsidTr="00C4003B">
        <w:tc>
          <w:tcPr>
            <w:tcW w:w="709" w:type="dxa"/>
            <w:shd w:val="pct10" w:color="auto" w:fill="FFFFFF"/>
          </w:tcPr>
          <w:p w14:paraId="1296AE51"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39AA19CA" w14:textId="77777777" w:rsidR="003C3971" w:rsidRPr="00235394" w:rsidRDefault="00DF2B1F" w:rsidP="00C72833">
            <w:pPr>
              <w:pStyle w:val="TAL"/>
              <w:rPr>
                <w:b/>
                <w:sz w:val="16"/>
              </w:rPr>
            </w:pPr>
            <w:r>
              <w:rPr>
                <w:b/>
                <w:sz w:val="16"/>
              </w:rPr>
              <w:t>Meeting</w:t>
            </w:r>
          </w:p>
        </w:tc>
        <w:tc>
          <w:tcPr>
            <w:tcW w:w="993" w:type="dxa"/>
            <w:shd w:val="pct10" w:color="auto" w:fill="FFFFFF"/>
          </w:tcPr>
          <w:p w14:paraId="4DAC355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875E7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E3ED6F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BCA7BC1" w14:textId="77777777" w:rsidR="003C3971" w:rsidRPr="00235394" w:rsidRDefault="003C3971" w:rsidP="00C72833">
            <w:pPr>
              <w:pStyle w:val="TAL"/>
              <w:rPr>
                <w:b/>
                <w:sz w:val="16"/>
              </w:rPr>
            </w:pPr>
            <w:r>
              <w:rPr>
                <w:b/>
                <w:sz w:val="16"/>
              </w:rPr>
              <w:t>Cat</w:t>
            </w:r>
          </w:p>
        </w:tc>
        <w:tc>
          <w:tcPr>
            <w:tcW w:w="4962" w:type="dxa"/>
            <w:shd w:val="pct10" w:color="auto" w:fill="FFFFFF"/>
          </w:tcPr>
          <w:p w14:paraId="31FA7ED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E0F5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2C506A4C" w14:textId="77777777" w:rsidTr="00C4003B">
        <w:tc>
          <w:tcPr>
            <w:tcW w:w="709" w:type="dxa"/>
            <w:shd w:val="solid" w:color="FFFFFF" w:fill="auto"/>
            <w:vAlign w:val="center"/>
          </w:tcPr>
          <w:p w14:paraId="03E57F36"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64DE27B"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44F65470"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391218AA" w14:textId="77777777" w:rsidR="00A92D4A" w:rsidRPr="00B51484" w:rsidRDefault="00A92D4A" w:rsidP="00004497">
            <w:pPr>
              <w:pStyle w:val="TAL"/>
              <w:rPr>
                <w:sz w:val="16"/>
                <w:szCs w:val="16"/>
              </w:rPr>
            </w:pPr>
          </w:p>
        </w:tc>
        <w:tc>
          <w:tcPr>
            <w:tcW w:w="425" w:type="dxa"/>
            <w:shd w:val="solid" w:color="FFFFFF" w:fill="auto"/>
          </w:tcPr>
          <w:p w14:paraId="064912A5" w14:textId="77777777" w:rsidR="00A92D4A" w:rsidRPr="00B51484" w:rsidRDefault="00A92D4A" w:rsidP="00004497">
            <w:pPr>
              <w:pStyle w:val="TAR"/>
              <w:jc w:val="left"/>
              <w:rPr>
                <w:sz w:val="16"/>
                <w:szCs w:val="16"/>
                <w:lang w:val="en-US"/>
              </w:rPr>
            </w:pPr>
          </w:p>
        </w:tc>
        <w:tc>
          <w:tcPr>
            <w:tcW w:w="425" w:type="dxa"/>
            <w:shd w:val="solid" w:color="FFFFFF" w:fill="auto"/>
          </w:tcPr>
          <w:p w14:paraId="3C5CF219" w14:textId="77777777" w:rsidR="00A92D4A" w:rsidRPr="00B51484" w:rsidRDefault="00A92D4A" w:rsidP="00004497">
            <w:pPr>
              <w:pStyle w:val="TAC"/>
              <w:jc w:val="left"/>
              <w:rPr>
                <w:sz w:val="16"/>
                <w:szCs w:val="16"/>
              </w:rPr>
            </w:pPr>
          </w:p>
        </w:tc>
        <w:tc>
          <w:tcPr>
            <w:tcW w:w="4962" w:type="dxa"/>
            <w:shd w:val="solid" w:color="FFFFFF" w:fill="auto"/>
          </w:tcPr>
          <w:p w14:paraId="54C07EB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7CA70A5"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14:paraId="58D39F7D" w14:textId="77777777" w:rsidTr="00C4003B">
        <w:tc>
          <w:tcPr>
            <w:tcW w:w="709" w:type="dxa"/>
            <w:shd w:val="solid" w:color="FFFFFF" w:fill="auto"/>
            <w:vAlign w:val="center"/>
          </w:tcPr>
          <w:p w14:paraId="240A9EEE"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467FE894"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340A409F"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085DD8D9" w14:textId="77777777" w:rsidR="00CA37A2" w:rsidRPr="00B51484" w:rsidRDefault="00CA37A2" w:rsidP="00004497">
            <w:pPr>
              <w:pStyle w:val="TAL"/>
              <w:rPr>
                <w:sz w:val="16"/>
                <w:szCs w:val="16"/>
              </w:rPr>
            </w:pPr>
          </w:p>
        </w:tc>
        <w:tc>
          <w:tcPr>
            <w:tcW w:w="425" w:type="dxa"/>
            <w:shd w:val="solid" w:color="FFFFFF" w:fill="auto"/>
          </w:tcPr>
          <w:p w14:paraId="1354C272" w14:textId="77777777" w:rsidR="00CA37A2" w:rsidRPr="00B51484" w:rsidRDefault="00CA37A2" w:rsidP="00004497">
            <w:pPr>
              <w:pStyle w:val="TAR"/>
              <w:jc w:val="left"/>
              <w:rPr>
                <w:sz w:val="16"/>
                <w:szCs w:val="16"/>
                <w:lang w:val="en-US"/>
              </w:rPr>
            </w:pPr>
          </w:p>
        </w:tc>
        <w:tc>
          <w:tcPr>
            <w:tcW w:w="425" w:type="dxa"/>
            <w:shd w:val="solid" w:color="FFFFFF" w:fill="auto"/>
          </w:tcPr>
          <w:p w14:paraId="35B43913" w14:textId="77777777" w:rsidR="00CA37A2" w:rsidRPr="00B51484" w:rsidRDefault="00CA37A2" w:rsidP="00004497">
            <w:pPr>
              <w:pStyle w:val="TAC"/>
              <w:jc w:val="left"/>
              <w:rPr>
                <w:sz w:val="16"/>
                <w:szCs w:val="16"/>
              </w:rPr>
            </w:pPr>
          </w:p>
        </w:tc>
        <w:tc>
          <w:tcPr>
            <w:tcW w:w="4962" w:type="dxa"/>
            <w:shd w:val="solid" w:color="FFFFFF" w:fill="auto"/>
          </w:tcPr>
          <w:p w14:paraId="5DFE6771"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03D33637" w14:textId="77777777" w:rsidR="00CA37A2" w:rsidRPr="00FA3958" w:rsidRDefault="00CA37A2" w:rsidP="00004497">
            <w:pPr>
              <w:pStyle w:val="TAC"/>
              <w:jc w:val="left"/>
              <w:rPr>
                <w:rFonts w:eastAsia="新細明體"/>
                <w:sz w:val="16"/>
                <w:lang w:eastAsia="zh-TW"/>
              </w:rPr>
            </w:pPr>
            <w:r>
              <w:rPr>
                <w:rFonts w:eastAsia="新細明體" w:hint="eastAsia"/>
                <w:sz w:val="16"/>
                <w:lang w:eastAsia="zh-TW"/>
              </w:rPr>
              <w:t>0.1.0</w:t>
            </w:r>
          </w:p>
        </w:tc>
      </w:tr>
      <w:tr w:rsidR="00B505C9" w:rsidRPr="006B0D02" w14:paraId="1763AA01" w14:textId="77777777" w:rsidTr="00B96329">
        <w:tc>
          <w:tcPr>
            <w:tcW w:w="709" w:type="dxa"/>
            <w:shd w:val="solid" w:color="FFFFFF" w:fill="auto"/>
          </w:tcPr>
          <w:p w14:paraId="499A7180" w14:textId="77777777" w:rsidR="00B505C9" w:rsidRDefault="00B505C9" w:rsidP="00B96329">
            <w:pPr>
              <w:pStyle w:val="TAC"/>
              <w:jc w:val="both"/>
              <w:rPr>
                <w:sz w:val="16"/>
                <w:lang w:eastAsia="zh-TW"/>
              </w:rPr>
            </w:pPr>
            <w:r>
              <w:rPr>
                <w:rFonts w:hint="eastAsia"/>
                <w:sz w:val="16"/>
                <w:lang w:eastAsia="zh-TW"/>
              </w:rPr>
              <w:t>2024-11</w:t>
            </w:r>
          </w:p>
        </w:tc>
        <w:tc>
          <w:tcPr>
            <w:tcW w:w="992" w:type="dxa"/>
            <w:shd w:val="solid" w:color="FFFFFF" w:fill="auto"/>
          </w:tcPr>
          <w:p w14:paraId="45011557" w14:textId="77777777" w:rsidR="00B505C9" w:rsidRPr="00B51484" w:rsidRDefault="00B505C9" w:rsidP="00B96329">
            <w:pPr>
              <w:pStyle w:val="TAC"/>
              <w:jc w:val="both"/>
              <w:rPr>
                <w:sz w:val="16"/>
                <w:lang w:eastAsia="zh-TW"/>
              </w:rPr>
            </w:pPr>
            <w:r>
              <w:rPr>
                <w:rFonts w:hint="eastAsia"/>
                <w:sz w:val="16"/>
                <w:lang w:eastAsia="zh-TW"/>
              </w:rPr>
              <w:t>RAN4-113</w:t>
            </w:r>
          </w:p>
        </w:tc>
        <w:tc>
          <w:tcPr>
            <w:tcW w:w="993" w:type="dxa"/>
            <w:shd w:val="solid" w:color="FFFFFF" w:fill="auto"/>
          </w:tcPr>
          <w:p w14:paraId="559C7C47" w14:textId="77777777" w:rsidR="00B505C9" w:rsidRDefault="00B505C9" w:rsidP="00B31F85">
            <w:pPr>
              <w:pStyle w:val="TAC"/>
              <w:jc w:val="left"/>
              <w:rPr>
                <w:rFonts w:cs="Arial"/>
                <w:color w:val="000000"/>
                <w:sz w:val="16"/>
                <w:lang w:eastAsia="zh-TW"/>
              </w:rPr>
            </w:pPr>
            <w:r>
              <w:rPr>
                <w:rFonts w:cs="Arial" w:hint="eastAsia"/>
                <w:color w:val="000000"/>
                <w:sz w:val="16"/>
                <w:lang w:eastAsia="zh-TW"/>
              </w:rPr>
              <w:t>R4-2418686</w:t>
            </w:r>
          </w:p>
        </w:tc>
        <w:tc>
          <w:tcPr>
            <w:tcW w:w="425" w:type="dxa"/>
            <w:shd w:val="solid" w:color="FFFFFF" w:fill="auto"/>
          </w:tcPr>
          <w:p w14:paraId="6F58892E" w14:textId="77777777" w:rsidR="00B505C9" w:rsidRPr="00B51484" w:rsidRDefault="00B505C9" w:rsidP="00004497">
            <w:pPr>
              <w:pStyle w:val="TAL"/>
              <w:rPr>
                <w:sz w:val="16"/>
                <w:szCs w:val="16"/>
              </w:rPr>
            </w:pPr>
          </w:p>
        </w:tc>
        <w:tc>
          <w:tcPr>
            <w:tcW w:w="425" w:type="dxa"/>
            <w:shd w:val="solid" w:color="FFFFFF" w:fill="auto"/>
          </w:tcPr>
          <w:p w14:paraId="32939E4D" w14:textId="77777777" w:rsidR="00B505C9" w:rsidRPr="00B51484" w:rsidRDefault="00B505C9" w:rsidP="00004497">
            <w:pPr>
              <w:pStyle w:val="TAR"/>
              <w:jc w:val="left"/>
              <w:rPr>
                <w:sz w:val="16"/>
                <w:szCs w:val="16"/>
                <w:lang w:val="en-US"/>
              </w:rPr>
            </w:pPr>
          </w:p>
        </w:tc>
        <w:tc>
          <w:tcPr>
            <w:tcW w:w="425" w:type="dxa"/>
            <w:shd w:val="solid" w:color="FFFFFF" w:fill="auto"/>
          </w:tcPr>
          <w:p w14:paraId="642CBBB9" w14:textId="77777777" w:rsidR="00B505C9" w:rsidRPr="00B51484" w:rsidRDefault="00B505C9" w:rsidP="00004497">
            <w:pPr>
              <w:pStyle w:val="TAC"/>
              <w:jc w:val="left"/>
              <w:rPr>
                <w:sz w:val="16"/>
                <w:szCs w:val="16"/>
              </w:rPr>
            </w:pPr>
          </w:p>
        </w:tc>
        <w:tc>
          <w:tcPr>
            <w:tcW w:w="4962" w:type="dxa"/>
            <w:shd w:val="solid" w:color="FFFFFF" w:fill="auto"/>
          </w:tcPr>
          <w:p w14:paraId="232A9A8D" w14:textId="77777777" w:rsidR="00B505C9" w:rsidRDefault="00B505C9" w:rsidP="00004497">
            <w:pPr>
              <w:pStyle w:val="TAL"/>
              <w:rPr>
                <w:sz w:val="16"/>
                <w:szCs w:val="18"/>
                <w:lang w:eastAsia="zh-TW"/>
              </w:rPr>
            </w:pPr>
            <w:r w:rsidRPr="00B505C9">
              <w:rPr>
                <w:sz w:val="16"/>
                <w:szCs w:val="18"/>
                <w:lang w:eastAsia="zh-TW"/>
              </w:rPr>
              <w:t>included TPs/pCRs:</w:t>
            </w:r>
          </w:p>
          <w:p w14:paraId="3477CDBE" w14:textId="5042A65C" w:rsidR="007378CA" w:rsidRDefault="0096173B" w:rsidP="00004497">
            <w:pPr>
              <w:pStyle w:val="TAL"/>
              <w:rPr>
                <w:sz w:val="16"/>
                <w:szCs w:val="18"/>
                <w:lang w:eastAsia="zh-TW"/>
              </w:rPr>
            </w:pPr>
            <w:r w:rsidRPr="0096173B">
              <w:rPr>
                <w:sz w:val="16"/>
                <w:szCs w:val="18"/>
                <w:lang w:eastAsia="zh-TW"/>
              </w:rPr>
              <w:t>R4-2420429</w:t>
            </w:r>
            <w:r>
              <w:rPr>
                <w:rFonts w:hint="eastAsia"/>
                <w:sz w:val="16"/>
                <w:szCs w:val="18"/>
                <w:lang w:eastAsia="zh-TW"/>
              </w:rPr>
              <w:t xml:space="preserve">     </w:t>
            </w:r>
            <w:r w:rsidR="007378CA">
              <w:rPr>
                <w:sz w:val="16"/>
                <w:szCs w:val="18"/>
                <w:lang w:eastAsia="zh-TW"/>
              </w:rPr>
              <w:t>DC_68A_n</w:t>
            </w:r>
            <w:r w:rsidR="007378CA">
              <w:rPr>
                <w:rFonts w:hint="eastAsia"/>
                <w:sz w:val="16"/>
                <w:szCs w:val="18"/>
                <w:lang w:eastAsia="zh-TW"/>
              </w:rPr>
              <w:t>1</w:t>
            </w:r>
            <w:r w:rsidR="007378CA" w:rsidRPr="007378CA">
              <w:rPr>
                <w:sz w:val="16"/>
                <w:szCs w:val="18"/>
                <w:lang w:eastAsia="zh-TW"/>
              </w:rPr>
              <w:t>A</w:t>
            </w:r>
          </w:p>
          <w:p w14:paraId="731CC68A" w14:textId="4A44D0D5" w:rsidR="00B505C9" w:rsidRDefault="0096173B" w:rsidP="00004497">
            <w:pPr>
              <w:pStyle w:val="TAL"/>
              <w:rPr>
                <w:sz w:val="16"/>
                <w:szCs w:val="18"/>
                <w:lang w:eastAsia="zh-TW"/>
              </w:rPr>
            </w:pPr>
            <w:r w:rsidRPr="0096173B">
              <w:rPr>
                <w:sz w:val="16"/>
                <w:szCs w:val="18"/>
                <w:lang w:eastAsia="zh-TW"/>
              </w:rPr>
              <w:t>R4-2420430</w:t>
            </w:r>
            <w:r>
              <w:rPr>
                <w:rFonts w:hint="eastAsia"/>
                <w:sz w:val="16"/>
                <w:szCs w:val="18"/>
                <w:lang w:eastAsia="zh-TW"/>
              </w:rPr>
              <w:t xml:space="preserve">     </w:t>
            </w:r>
            <w:r w:rsidR="007378CA" w:rsidRPr="007378CA">
              <w:rPr>
                <w:sz w:val="16"/>
                <w:szCs w:val="18"/>
                <w:lang w:eastAsia="zh-TW"/>
              </w:rPr>
              <w:t>DC_68A_n3A</w:t>
            </w:r>
          </w:p>
          <w:p w14:paraId="31F99824" w14:textId="6139FEB5" w:rsidR="00B878C9" w:rsidRDefault="0096173B" w:rsidP="00B878C9">
            <w:pPr>
              <w:pStyle w:val="TAL"/>
              <w:rPr>
                <w:sz w:val="16"/>
                <w:szCs w:val="18"/>
                <w:lang w:eastAsia="zh-TW"/>
              </w:rPr>
            </w:pPr>
            <w:r w:rsidRPr="0096173B">
              <w:rPr>
                <w:sz w:val="16"/>
                <w:szCs w:val="18"/>
                <w:lang w:eastAsia="zh-TW"/>
              </w:rPr>
              <w:t>R4-2420431</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w:t>
            </w:r>
            <w:r w:rsidR="00B878C9" w:rsidRPr="007378CA">
              <w:rPr>
                <w:sz w:val="16"/>
                <w:szCs w:val="18"/>
                <w:lang w:eastAsia="zh-TW"/>
              </w:rPr>
              <w:t>A</w:t>
            </w:r>
          </w:p>
          <w:p w14:paraId="4F4E683B" w14:textId="70AC90EC" w:rsidR="00B878C9" w:rsidRDefault="0096173B" w:rsidP="00B878C9">
            <w:pPr>
              <w:pStyle w:val="TAL"/>
              <w:rPr>
                <w:sz w:val="16"/>
                <w:szCs w:val="18"/>
                <w:lang w:eastAsia="zh-TW"/>
              </w:rPr>
            </w:pPr>
            <w:r w:rsidRPr="0096173B">
              <w:rPr>
                <w:sz w:val="16"/>
                <w:szCs w:val="18"/>
                <w:lang w:eastAsia="zh-TW"/>
              </w:rPr>
              <w:t>R4-2420432</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8</w:t>
            </w:r>
            <w:r w:rsidR="00B878C9" w:rsidRPr="007378CA">
              <w:rPr>
                <w:sz w:val="16"/>
                <w:szCs w:val="18"/>
                <w:lang w:eastAsia="zh-TW"/>
              </w:rPr>
              <w:t>A</w:t>
            </w:r>
          </w:p>
          <w:p w14:paraId="0E018065" w14:textId="1EE736AA" w:rsidR="00B878C9" w:rsidRDefault="0096173B" w:rsidP="00B878C9">
            <w:pPr>
              <w:pStyle w:val="TAL"/>
              <w:rPr>
                <w:sz w:val="16"/>
                <w:szCs w:val="18"/>
                <w:lang w:eastAsia="zh-TW"/>
              </w:rPr>
            </w:pPr>
            <w:r w:rsidRPr="0096173B">
              <w:rPr>
                <w:sz w:val="16"/>
                <w:szCs w:val="18"/>
                <w:lang w:eastAsia="zh-TW"/>
              </w:rPr>
              <w:t>R4-2420433</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20</w:t>
            </w:r>
            <w:r w:rsidR="00B878C9" w:rsidRPr="007378CA">
              <w:rPr>
                <w:sz w:val="16"/>
                <w:szCs w:val="18"/>
                <w:lang w:eastAsia="zh-TW"/>
              </w:rPr>
              <w:t>A</w:t>
            </w:r>
          </w:p>
          <w:p w14:paraId="6AA757D0" w14:textId="5DE4222C" w:rsidR="00B878C9" w:rsidRDefault="007205CA" w:rsidP="00B878C9">
            <w:pPr>
              <w:pStyle w:val="TAL"/>
              <w:rPr>
                <w:sz w:val="16"/>
                <w:szCs w:val="18"/>
                <w:lang w:eastAsia="zh-TW"/>
              </w:rPr>
            </w:pPr>
            <w:r w:rsidRPr="007205CA">
              <w:rPr>
                <w:sz w:val="16"/>
                <w:szCs w:val="18"/>
                <w:lang w:eastAsia="zh-TW"/>
              </w:rPr>
              <w:t>R4-2420434</w:t>
            </w:r>
            <w:r w:rsidR="0096173B">
              <w:rPr>
                <w:rFonts w:hint="eastAsia"/>
                <w:sz w:val="16"/>
                <w:szCs w:val="18"/>
                <w:lang w:eastAsia="zh-TW"/>
              </w:rPr>
              <w:t xml:space="preserve">     </w:t>
            </w:r>
            <w:r w:rsidR="00B878C9" w:rsidRPr="007378CA">
              <w:rPr>
                <w:sz w:val="16"/>
                <w:szCs w:val="18"/>
                <w:lang w:eastAsia="zh-TW"/>
              </w:rPr>
              <w:t>DC_68A_n3</w:t>
            </w:r>
            <w:r w:rsidR="00B878C9">
              <w:rPr>
                <w:rFonts w:hint="eastAsia"/>
                <w:sz w:val="16"/>
                <w:szCs w:val="18"/>
                <w:lang w:eastAsia="zh-TW"/>
              </w:rPr>
              <w:t>8</w:t>
            </w:r>
            <w:r w:rsidR="00B878C9" w:rsidRPr="007378CA">
              <w:rPr>
                <w:sz w:val="16"/>
                <w:szCs w:val="18"/>
                <w:lang w:eastAsia="zh-TW"/>
              </w:rPr>
              <w:t>A</w:t>
            </w:r>
          </w:p>
          <w:p w14:paraId="30E0BE73" w14:textId="3C750BFC" w:rsidR="00B878C9" w:rsidRDefault="007205CA" w:rsidP="00B878C9">
            <w:pPr>
              <w:pStyle w:val="TAL"/>
              <w:rPr>
                <w:sz w:val="16"/>
                <w:szCs w:val="18"/>
                <w:lang w:eastAsia="zh-TW"/>
              </w:rPr>
            </w:pPr>
            <w:r w:rsidRPr="007205CA">
              <w:rPr>
                <w:sz w:val="16"/>
                <w:szCs w:val="18"/>
                <w:lang w:eastAsia="zh-TW"/>
              </w:rPr>
              <w:t>R4-2420435</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40</w:t>
            </w:r>
            <w:r w:rsidR="00B878C9" w:rsidRPr="007378CA">
              <w:rPr>
                <w:sz w:val="16"/>
                <w:szCs w:val="18"/>
                <w:lang w:eastAsia="zh-TW"/>
              </w:rPr>
              <w:t>A</w:t>
            </w:r>
          </w:p>
          <w:p w14:paraId="38F70D3B" w14:textId="7BF6D733" w:rsidR="00B878C9" w:rsidRDefault="007205CA" w:rsidP="00B878C9">
            <w:pPr>
              <w:pStyle w:val="TAL"/>
              <w:rPr>
                <w:sz w:val="16"/>
                <w:szCs w:val="18"/>
                <w:lang w:eastAsia="zh-TW"/>
              </w:rPr>
            </w:pPr>
            <w:r w:rsidRPr="007205CA">
              <w:rPr>
                <w:sz w:val="16"/>
                <w:szCs w:val="18"/>
                <w:lang w:eastAsia="zh-TW"/>
              </w:rPr>
              <w:t>R4-2420436</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41</w:t>
            </w:r>
            <w:r w:rsidR="00B878C9" w:rsidRPr="007378CA">
              <w:rPr>
                <w:sz w:val="16"/>
                <w:szCs w:val="18"/>
                <w:lang w:eastAsia="zh-TW"/>
              </w:rPr>
              <w:t>A</w:t>
            </w:r>
          </w:p>
          <w:p w14:paraId="78C366E6" w14:textId="044B753C" w:rsidR="00B878C9" w:rsidRDefault="007205CA" w:rsidP="00B878C9">
            <w:pPr>
              <w:pStyle w:val="TAL"/>
              <w:rPr>
                <w:sz w:val="16"/>
                <w:szCs w:val="18"/>
                <w:lang w:eastAsia="zh-TW"/>
              </w:rPr>
            </w:pPr>
            <w:r w:rsidRPr="007205CA">
              <w:rPr>
                <w:sz w:val="16"/>
                <w:szCs w:val="18"/>
                <w:lang w:eastAsia="zh-TW"/>
              </w:rPr>
              <w:t>R4-2420437</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77</w:t>
            </w:r>
            <w:r w:rsidR="00B878C9" w:rsidRPr="007378CA">
              <w:rPr>
                <w:sz w:val="16"/>
                <w:szCs w:val="18"/>
                <w:lang w:eastAsia="zh-TW"/>
              </w:rPr>
              <w:t>A</w:t>
            </w:r>
          </w:p>
          <w:p w14:paraId="7B4F76EB" w14:textId="47AAAF3F" w:rsidR="00B878C9" w:rsidRDefault="007205CA" w:rsidP="00B878C9">
            <w:pPr>
              <w:pStyle w:val="TAL"/>
              <w:rPr>
                <w:sz w:val="16"/>
                <w:szCs w:val="18"/>
                <w:lang w:eastAsia="zh-TW"/>
              </w:rPr>
            </w:pPr>
            <w:r w:rsidRPr="007205CA">
              <w:rPr>
                <w:sz w:val="16"/>
                <w:szCs w:val="18"/>
                <w:lang w:eastAsia="zh-TW"/>
              </w:rPr>
              <w:t>R4-2420438</w:t>
            </w:r>
            <w:r w:rsidR="0096173B">
              <w:rPr>
                <w:rFonts w:hint="eastAsia"/>
                <w:sz w:val="16"/>
                <w:szCs w:val="18"/>
                <w:lang w:eastAsia="zh-TW"/>
              </w:rPr>
              <w:t xml:space="preserve"> </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78</w:t>
            </w:r>
            <w:r w:rsidR="00B878C9" w:rsidRPr="007378CA">
              <w:rPr>
                <w:sz w:val="16"/>
                <w:szCs w:val="18"/>
                <w:lang w:eastAsia="zh-TW"/>
              </w:rPr>
              <w:t>A</w:t>
            </w:r>
          </w:p>
          <w:p w14:paraId="32920ED5" w14:textId="4D6DBEA9" w:rsidR="007378CA" w:rsidRPr="00B96329" w:rsidRDefault="007205CA" w:rsidP="00004497">
            <w:pPr>
              <w:pStyle w:val="TAL"/>
              <w:rPr>
                <w:sz w:val="16"/>
                <w:szCs w:val="18"/>
                <w:lang w:eastAsia="zh-TW"/>
              </w:rPr>
            </w:pPr>
            <w:r w:rsidRPr="007205CA">
              <w:rPr>
                <w:sz w:val="16"/>
                <w:szCs w:val="18"/>
                <w:lang w:eastAsia="zh-TW"/>
              </w:rPr>
              <w:t>R4-2420439</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79</w:t>
            </w:r>
            <w:r w:rsidR="00B878C9" w:rsidRPr="007378CA">
              <w:rPr>
                <w:sz w:val="16"/>
                <w:szCs w:val="18"/>
                <w:lang w:eastAsia="zh-TW"/>
              </w:rPr>
              <w:t>A</w:t>
            </w:r>
          </w:p>
        </w:tc>
        <w:tc>
          <w:tcPr>
            <w:tcW w:w="708" w:type="dxa"/>
            <w:shd w:val="solid" w:color="FFFFFF" w:fill="auto"/>
          </w:tcPr>
          <w:p w14:paraId="284FC5CA" w14:textId="77777777" w:rsidR="00B505C9" w:rsidRDefault="00B505C9" w:rsidP="00004497">
            <w:pPr>
              <w:pStyle w:val="TAC"/>
              <w:jc w:val="left"/>
              <w:rPr>
                <w:rFonts w:eastAsia="新細明體"/>
                <w:sz w:val="16"/>
                <w:lang w:eastAsia="zh-TW"/>
              </w:rPr>
            </w:pPr>
            <w:r>
              <w:rPr>
                <w:rFonts w:eastAsia="新細明體" w:hint="eastAsia"/>
                <w:sz w:val="16"/>
                <w:lang w:eastAsia="zh-TW"/>
              </w:rPr>
              <w:t>0.2.0</w:t>
            </w:r>
          </w:p>
        </w:tc>
      </w:tr>
      <w:tr w:rsidR="001E1405" w:rsidRPr="006B0D02" w14:paraId="7F016D2A" w14:textId="77777777" w:rsidTr="00B96329">
        <w:tc>
          <w:tcPr>
            <w:tcW w:w="709" w:type="dxa"/>
            <w:shd w:val="solid" w:color="FFFFFF" w:fill="auto"/>
          </w:tcPr>
          <w:p w14:paraId="1F3709D1" w14:textId="4E9A414D" w:rsidR="001E1405" w:rsidRDefault="001E1405" w:rsidP="00B96329">
            <w:pPr>
              <w:pStyle w:val="TAC"/>
              <w:jc w:val="both"/>
              <w:rPr>
                <w:rFonts w:hint="eastAsia"/>
                <w:sz w:val="16"/>
                <w:lang w:eastAsia="zh-TW"/>
              </w:rPr>
            </w:pPr>
            <w:r>
              <w:rPr>
                <w:rFonts w:hint="eastAsia"/>
                <w:sz w:val="16"/>
                <w:lang w:eastAsia="zh-TW"/>
              </w:rPr>
              <w:t>2025-02</w:t>
            </w:r>
          </w:p>
        </w:tc>
        <w:tc>
          <w:tcPr>
            <w:tcW w:w="992" w:type="dxa"/>
            <w:shd w:val="solid" w:color="FFFFFF" w:fill="auto"/>
          </w:tcPr>
          <w:p w14:paraId="1D805BA3" w14:textId="2A6F3641" w:rsidR="001E1405" w:rsidRDefault="001E1405" w:rsidP="00B96329">
            <w:pPr>
              <w:pStyle w:val="TAC"/>
              <w:jc w:val="both"/>
              <w:rPr>
                <w:rFonts w:hint="eastAsia"/>
                <w:sz w:val="16"/>
                <w:lang w:eastAsia="zh-TW"/>
              </w:rPr>
            </w:pPr>
            <w:r>
              <w:rPr>
                <w:rFonts w:hint="eastAsia"/>
                <w:sz w:val="16"/>
                <w:lang w:eastAsia="zh-TW"/>
              </w:rPr>
              <w:t>RAN4-114</w:t>
            </w:r>
          </w:p>
        </w:tc>
        <w:tc>
          <w:tcPr>
            <w:tcW w:w="993" w:type="dxa"/>
            <w:shd w:val="solid" w:color="FFFFFF" w:fill="auto"/>
          </w:tcPr>
          <w:p w14:paraId="60484558" w14:textId="7E40AA9C" w:rsidR="001E1405" w:rsidRDefault="001E1405" w:rsidP="00B31F85">
            <w:pPr>
              <w:pStyle w:val="TAC"/>
              <w:jc w:val="left"/>
              <w:rPr>
                <w:rFonts w:cs="Arial" w:hint="eastAsia"/>
                <w:color w:val="000000"/>
                <w:sz w:val="16"/>
                <w:lang w:eastAsia="zh-TW"/>
              </w:rPr>
            </w:pPr>
            <w:r w:rsidRPr="001E1405">
              <w:rPr>
                <w:rFonts w:cs="Arial"/>
                <w:color w:val="000000"/>
                <w:sz w:val="16"/>
                <w:lang w:eastAsia="zh-TW"/>
              </w:rPr>
              <w:t>R4-2501152</w:t>
            </w:r>
          </w:p>
        </w:tc>
        <w:tc>
          <w:tcPr>
            <w:tcW w:w="425" w:type="dxa"/>
            <w:shd w:val="solid" w:color="FFFFFF" w:fill="auto"/>
          </w:tcPr>
          <w:p w14:paraId="4F992599" w14:textId="77777777" w:rsidR="001E1405" w:rsidRPr="00B51484" w:rsidRDefault="001E1405" w:rsidP="00004497">
            <w:pPr>
              <w:pStyle w:val="TAL"/>
              <w:rPr>
                <w:sz w:val="16"/>
                <w:szCs w:val="16"/>
              </w:rPr>
            </w:pPr>
          </w:p>
        </w:tc>
        <w:tc>
          <w:tcPr>
            <w:tcW w:w="425" w:type="dxa"/>
            <w:shd w:val="solid" w:color="FFFFFF" w:fill="auto"/>
          </w:tcPr>
          <w:p w14:paraId="41443640" w14:textId="77777777" w:rsidR="001E1405" w:rsidRPr="00B51484" w:rsidRDefault="001E1405" w:rsidP="00004497">
            <w:pPr>
              <w:pStyle w:val="TAR"/>
              <w:jc w:val="left"/>
              <w:rPr>
                <w:sz w:val="16"/>
                <w:szCs w:val="16"/>
                <w:lang w:val="en-US"/>
              </w:rPr>
            </w:pPr>
          </w:p>
        </w:tc>
        <w:tc>
          <w:tcPr>
            <w:tcW w:w="425" w:type="dxa"/>
            <w:shd w:val="solid" w:color="FFFFFF" w:fill="auto"/>
          </w:tcPr>
          <w:p w14:paraId="70E1FCA7" w14:textId="77777777" w:rsidR="001E1405" w:rsidRPr="00B51484" w:rsidRDefault="001E1405" w:rsidP="00004497">
            <w:pPr>
              <w:pStyle w:val="TAC"/>
              <w:jc w:val="left"/>
              <w:rPr>
                <w:sz w:val="16"/>
                <w:szCs w:val="16"/>
              </w:rPr>
            </w:pPr>
          </w:p>
        </w:tc>
        <w:tc>
          <w:tcPr>
            <w:tcW w:w="4962" w:type="dxa"/>
            <w:shd w:val="solid" w:color="FFFFFF" w:fill="auto"/>
          </w:tcPr>
          <w:p w14:paraId="407784C5" w14:textId="77777777" w:rsidR="001E1405" w:rsidRDefault="001E1405" w:rsidP="001E1405">
            <w:pPr>
              <w:pStyle w:val="TAL"/>
              <w:rPr>
                <w:sz w:val="16"/>
                <w:szCs w:val="18"/>
                <w:lang w:eastAsia="zh-TW"/>
              </w:rPr>
            </w:pPr>
            <w:r w:rsidRPr="00B505C9">
              <w:rPr>
                <w:sz w:val="16"/>
                <w:szCs w:val="18"/>
                <w:lang w:eastAsia="zh-TW"/>
              </w:rPr>
              <w:t>included TPs/pCRs:</w:t>
            </w:r>
          </w:p>
          <w:p w14:paraId="688C2EF3" w14:textId="22C6D8A5" w:rsidR="001E1405" w:rsidRDefault="001E1405" w:rsidP="00004497">
            <w:pPr>
              <w:pStyle w:val="TAL"/>
              <w:rPr>
                <w:rFonts w:hint="eastAsia"/>
                <w:sz w:val="16"/>
                <w:szCs w:val="18"/>
                <w:lang w:eastAsia="zh-TW"/>
              </w:rPr>
            </w:pPr>
            <w:r w:rsidRPr="001E1405">
              <w:rPr>
                <w:sz w:val="16"/>
                <w:szCs w:val="18"/>
                <w:lang w:eastAsia="zh-TW"/>
              </w:rPr>
              <w:t>R4-2502887</w:t>
            </w:r>
            <w:r>
              <w:rPr>
                <w:rFonts w:hint="eastAsia"/>
                <w:sz w:val="16"/>
                <w:szCs w:val="18"/>
                <w:lang w:eastAsia="zh-TW"/>
              </w:rPr>
              <w:t xml:space="preserve">     </w:t>
            </w:r>
            <w:r w:rsidRPr="001E1405">
              <w:rPr>
                <w:sz w:val="16"/>
                <w:szCs w:val="18"/>
                <w:lang w:eastAsia="zh-TW"/>
              </w:rPr>
              <w:t>DC_106A_n41A, DC_106A_n41C and DC_106A_n41(2A)</w:t>
            </w:r>
          </w:p>
          <w:p w14:paraId="28A696D8" w14:textId="6977AABD" w:rsidR="001E1405" w:rsidRPr="00B505C9" w:rsidRDefault="001E1405" w:rsidP="00004497">
            <w:pPr>
              <w:pStyle w:val="TAL"/>
              <w:rPr>
                <w:sz w:val="16"/>
                <w:szCs w:val="18"/>
                <w:lang w:eastAsia="zh-TW"/>
              </w:rPr>
            </w:pPr>
            <w:r w:rsidRPr="001E1405">
              <w:rPr>
                <w:sz w:val="16"/>
                <w:szCs w:val="18"/>
                <w:lang w:eastAsia="zh-TW"/>
              </w:rPr>
              <w:t>R4-2502888</w:t>
            </w:r>
            <w:r>
              <w:rPr>
                <w:rFonts w:hint="eastAsia"/>
                <w:sz w:val="16"/>
                <w:szCs w:val="18"/>
                <w:lang w:eastAsia="zh-TW"/>
              </w:rPr>
              <w:t xml:space="preserve">     </w:t>
            </w:r>
            <w:r w:rsidRPr="001E1405">
              <w:rPr>
                <w:sz w:val="16"/>
                <w:szCs w:val="18"/>
                <w:lang w:eastAsia="zh-TW"/>
              </w:rPr>
              <w:t>DC_106A_n48A, DC_106A_n48C and DC_106A_n48(2A)</w:t>
            </w:r>
          </w:p>
        </w:tc>
        <w:tc>
          <w:tcPr>
            <w:tcW w:w="708" w:type="dxa"/>
            <w:shd w:val="solid" w:color="FFFFFF" w:fill="auto"/>
          </w:tcPr>
          <w:p w14:paraId="19F59FD5" w14:textId="393E91B8" w:rsidR="001E1405" w:rsidRDefault="001E1405" w:rsidP="00004497">
            <w:pPr>
              <w:pStyle w:val="TAC"/>
              <w:jc w:val="left"/>
              <w:rPr>
                <w:rFonts w:eastAsia="新細明體" w:hint="eastAsia"/>
                <w:sz w:val="16"/>
                <w:lang w:eastAsia="zh-TW"/>
              </w:rPr>
            </w:pPr>
            <w:r>
              <w:rPr>
                <w:rFonts w:eastAsia="新細明體" w:hint="eastAsia"/>
                <w:sz w:val="16"/>
                <w:lang w:eastAsia="zh-TW"/>
              </w:rPr>
              <w:t>0.3.0</w:t>
            </w:r>
          </w:p>
        </w:tc>
      </w:tr>
    </w:tbl>
    <w:p w14:paraId="657DB71C" w14:textId="77777777"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F6E55" w14:textId="77777777" w:rsidR="009969A3" w:rsidRDefault="009969A3">
      <w:r>
        <w:separator/>
      </w:r>
    </w:p>
  </w:endnote>
  <w:endnote w:type="continuationSeparator" w:id="0">
    <w:p w14:paraId="1A687134" w14:textId="77777777" w:rsidR="009969A3" w:rsidRDefault="0099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816F0" w14:textId="77777777" w:rsidR="001E1405" w:rsidRDefault="001E1405">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5ACE3" w14:textId="77777777" w:rsidR="009969A3" w:rsidRDefault="009969A3">
      <w:r>
        <w:separator/>
      </w:r>
    </w:p>
  </w:footnote>
  <w:footnote w:type="continuationSeparator" w:id="0">
    <w:p w14:paraId="117ACA50" w14:textId="77777777" w:rsidR="009969A3" w:rsidRDefault="00996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B9915" w14:textId="4817771D" w:rsidR="001E1405" w:rsidRDefault="001E14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49B">
      <w:rPr>
        <w:rFonts w:ascii="Arial" w:hAnsi="Arial" w:cs="Arial"/>
        <w:b/>
        <w:noProof/>
        <w:sz w:val="18"/>
        <w:szCs w:val="18"/>
      </w:rPr>
      <w:t>3GPP TR 37.719-11-11 V0.3.0 (2025-02)</w:t>
    </w:r>
    <w:r>
      <w:rPr>
        <w:rFonts w:ascii="Arial" w:hAnsi="Arial" w:cs="Arial"/>
        <w:b/>
        <w:sz w:val="18"/>
        <w:szCs w:val="18"/>
      </w:rPr>
      <w:fldChar w:fldCharType="end"/>
    </w:r>
  </w:p>
  <w:p w14:paraId="3E9CAA0C" w14:textId="77777777" w:rsidR="001E1405" w:rsidRDefault="001E14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249B">
      <w:rPr>
        <w:rFonts w:ascii="Arial" w:hAnsi="Arial" w:cs="Arial"/>
        <w:b/>
        <w:noProof/>
        <w:sz w:val="18"/>
        <w:szCs w:val="18"/>
      </w:rPr>
      <w:t>44</w:t>
    </w:r>
    <w:r>
      <w:rPr>
        <w:rFonts w:ascii="Arial" w:hAnsi="Arial" w:cs="Arial"/>
        <w:b/>
        <w:sz w:val="18"/>
        <w:szCs w:val="18"/>
      </w:rPr>
      <w:fldChar w:fldCharType="end"/>
    </w:r>
  </w:p>
  <w:p w14:paraId="1B346C06" w14:textId="34446B17" w:rsidR="001E1405" w:rsidRDefault="001E14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49B">
      <w:rPr>
        <w:rFonts w:ascii="Arial" w:hAnsi="Arial" w:cs="Arial"/>
        <w:b/>
        <w:noProof/>
        <w:sz w:val="18"/>
        <w:szCs w:val="18"/>
      </w:rPr>
      <w:t>Release 19</w:t>
    </w:r>
    <w:r>
      <w:rPr>
        <w:rFonts w:ascii="Arial" w:hAnsi="Arial" w:cs="Arial"/>
        <w:b/>
        <w:sz w:val="18"/>
        <w:szCs w:val="18"/>
      </w:rPr>
      <w:fldChar w:fldCharType="end"/>
    </w:r>
  </w:p>
  <w:p w14:paraId="4520D79B" w14:textId="77777777" w:rsidR="001E1405" w:rsidRDefault="001E140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5">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8"/>
  </w:num>
  <w:num w:numId="6">
    <w:abstractNumId w:val="21"/>
  </w:num>
  <w:num w:numId="7">
    <w:abstractNumId w:val="16"/>
  </w:num>
  <w:num w:numId="8">
    <w:abstractNumId w:val="30"/>
  </w:num>
  <w:num w:numId="9">
    <w:abstractNumId w:val="9"/>
  </w:num>
  <w:num w:numId="10">
    <w:abstractNumId w:val="5"/>
  </w:num>
  <w:num w:numId="11">
    <w:abstractNumId w:val="24"/>
  </w:num>
  <w:num w:numId="12">
    <w:abstractNumId w:val="20"/>
  </w:num>
  <w:num w:numId="13">
    <w:abstractNumId w:val="23"/>
  </w:num>
  <w:num w:numId="14">
    <w:abstractNumId w:val="10"/>
  </w:num>
  <w:num w:numId="15">
    <w:abstractNumId w:val="17"/>
  </w:num>
  <w:num w:numId="16">
    <w:abstractNumId w:val="31"/>
  </w:num>
  <w:num w:numId="17">
    <w:abstractNumId w:val="27"/>
  </w:num>
  <w:num w:numId="18">
    <w:abstractNumId w:val="28"/>
  </w:num>
  <w:num w:numId="19">
    <w:abstractNumId w:val="4"/>
  </w:num>
  <w:num w:numId="20">
    <w:abstractNumId w:val="11"/>
  </w:num>
  <w:num w:numId="21">
    <w:abstractNumId w:val="29"/>
  </w:num>
  <w:num w:numId="22">
    <w:abstractNumId w:val="12"/>
  </w:num>
  <w:num w:numId="23">
    <w:abstractNumId w:val="13"/>
  </w:num>
  <w:num w:numId="24">
    <w:abstractNumId w:val="0"/>
  </w:num>
  <w:num w:numId="25">
    <w:abstractNumId w:val="15"/>
  </w:num>
  <w:num w:numId="26">
    <w:abstractNumId w:val="26"/>
  </w:num>
  <w:num w:numId="27">
    <w:abstractNumId w:val="14"/>
  </w:num>
  <w:num w:numId="28">
    <w:abstractNumId w:val="19"/>
  </w:num>
  <w:num w:numId="29">
    <w:abstractNumId w:val="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8"/>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6BA6"/>
    <w:rsid w:val="0003049F"/>
    <w:rsid w:val="00033397"/>
    <w:rsid w:val="00040095"/>
    <w:rsid w:val="00051834"/>
    <w:rsid w:val="00054A22"/>
    <w:rsid w:val="00062023"/>
    <w:rsid w:val="000655A6"/>
    <w:rsid w:val="00072C62"/>
    <w:rsid w:val="00075E5C"/>
    <w:rsid w:val="00080512"/>
    <w:rsid w:val="000814FB"/>
    <w:rsid w:val="000A4FBF"/>
    <w:rsid w:val="000C47C3"/>
    <w:rsid w:val="000C6659"/>
    <w:rsid w:val="000D58AB"/>
    <w:rsid w:val="000E296D"/>
    <w:rsid w:val="000F06A0"/>
    <w:rsid w:val="00100040"/>
    <w:rsid w:val="00107E27"/>
    <w:rsid w:val="001159E4"/>
    <w:rsid w:val="0012062F"/>
    <w:rsid w:val="00133525"/>
    <w:rsid w:val="00145999"/>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E1405"/>
    <w:rsid w:val="001F0C1D"/>
    <w:rsid w:val="001F1132"/>
    <w:rsid w:val="001F168B"/>
    <w:rsid w:val="001F678F"/>
    <w:rsid w:val="002009DE"/>
    <w:rsid w:val="00206646"/>
    <w:rsid w:val="00206A21"/>
    <w:rsid w:val="002258A9"/>
    <w:rsid w:val="0023363C"/>
    <w:rsid w:val="002347A2"/>
    <w:rsid w:val="00251412"/>
    <w:rsid w:val="002675F0"/>
    <w:rsid w:val="0028497D"/>
    <w:rsid w:val="00285DA7"/>
    <w:rsid w:val="002A13DA"/>
    <w:rsid w:val="002B23BB"/>
    <w:rsid w:val="002B6339"/>
    <w:rsid w:val="002D24D6"/>
    <w:rsid w:val="002E00EE"/>
    <w:rsid w:val="002E5A89"/>
    <w:rsid w:val="002F2B69"/>
    <w:rsid w:val="003160D1"/>
    <w:rsid w:val="003172DC"/>
    <w:rsid w:val="0035219F"/>
    <w:rsid w:val="0035462D"/>
    <w:rsid w:val="003765B8"/>
    <w:rsid w:val="003976A1"/>
    <w:rsid w:val="003C3971"/>
    <w:rsid w:val="00407938"/>
    <w:rsid w:val="00423334"/>
    <w:rsid w:val="004345EC"/>
    <w:rsid w:val="00461317"/>
    <w:rsid w:val="00465515"/>
    <w:rsid w:val="00474B24"/>
    <w:rsid w:val="0047743B"/>
    <w:rsid w:val="004D3578"/>
    <w:rsid w:val="004D624A"/>
    <w:rsid w:val="004E213A"/>
    <w:rsid w:val="004F0988"/>
    <w:rsid w:val="004F3340"/>
    <w:rsid w:val="0053388B"/>
    <w:rsid w:val="00535773"/>
    <w:rsid w:val="00543E6C"/>
    <w:rsid w:val="00562E8C"/>
    <w:rsid w:val="00565087"/>
    <w:rsid w:val="00597B11"/>
    <w:rsid w:val="005D2E01"/>
    <w:rsid w:val="005D7526"/>
    <w:rsid w:val="005E4BB2"/>
    <w:rsid w:val="00602AEA"/>
    <w:rsid w:val="00602FF1"/>
    <w:rsid w:val="00614FDF"/>
    <w:rsid w:val="00620AF2"/>
    <w:rsid w:val="0063543D"/>
    <w:rsid w:val="00647114"/>
    <w:rsid w:val="00674EBC"/>
    <w:rsid w:val="00681972"/>
    <w:rsid w:val="00695D19"/>
    <w:rsid w:val="006A323F"/>
    <w:rsid w:val="006B30D0"/>
    <w:rsid w:val="006C3D95"/>
    <w:rsid w:val="006D06DF"/>
    <w:rsid w:val="006D6AE9"/>
    <w:rsid w:val="006E2000"/>
    <w:rsid w:val="006E272D"/>
    <w:rsid w:val="006E5C86"/>
    <w:rsid w:val="00701116"/>
    <w:rsid w:val="00712475"/>
    <w:rsid w:val="00713C44"/>
    <w:rsid w:val="007205CA"/>
    <w:rsid w:val="00731781"/>
    <w:rsid w:val="00734A5B"/>
    <w:rsid w:val="007378CA"/>
    <w:rsid w:val="0074026F"/>
    <w:rsid w:val="007429F6"/>
    <w:rsid w:val="00744E76"/>
    <w:rsid w:val="00762582"/>
    <w:rsid w:val="007675D9"/>
    <w:rsid w:val="0077212E"/>
    <w:rsid w:val="0077379C"/>
    <w:rsid w:val="00774DA4"/>
    <w:rsid w:val="00781F0F"/>
    <w:rsid w:val="007A4AC1"/>
    <w:rsid w:val="007B0287"/>
    <w:rsid w:val="007B600E"/>
    <w:rsid w:val="007C7AD5"/>
    <w:rsid w:val="007D6A6A"/>
    <w:rsid w:val="007E5169"/>
    <w:rsid w:val="007E5F3F"/>
    <w:rsid w:val="007F0F4A"/>
    <w:rsid w:val="008028A4"/>
    <w:rsid w:val="008046CB"/>
    <w:rsid w:val="00830747"/>
    <w:rsid w:val="0083582B"/>
    <w:rsid w:val="00836726"/>
    <w:rsid w:val="0086265D"/>
    <w:rsid w:val="00862ED4"/>
    <w:rsid w:val="00870D3C"/>
    <w:rsid w:val="008768CA"/>
    <w:rsid w:val="0088405B"/>
    <w:rsid w:val="00892469"/>
    <w:rsid w:val="008A313D"/>
    <w:rsid w:val="008C384C"/>
    <w:rsid w:val="0090271F"/>
    <w:rsid w:val="00902E23"/>
    <w:rsid w:val="00902F59"/>
    <w:rsid w:val="009114D7"/>
    <w:rsid w:val="0091348E"/>
    <w:rsid w:val="00917CCB"/>
    <w:rsid w:val="00942EC2"/>
    <w:rsid w:val="009512FA"/>
    <w:rsid w:val="00955316"/>
    <w:rsid w:val="0096173B"/>
    <w:rsid w:val="00963C47"/>
    <w:rsid w:val="00977780"/>
    <w:rsid w:val="0098183A"/>
    <w:rsid w:val="0098503C"/>
    <w:rsid w:val="009969A3"/>
    <w:rsid w:val="009B1603"/>
    <w:rsid w:val="009C4691"/>
    <w:rsid w:val="009F37B7"/>
    <w:rsid w:val="00A10F02"/>
    <w:rsid w:val="00A16170"/>
    <w:rsid w:val="00A164B4"/>
    <w:rsid w:val="00A26956"/>
    <w:rsid w:val="00A27486"/>
    <w:rsid w:val="00A275E2"/>
    <w:rsid w:val="00A4132A"/>
    <w:rsid w:val="00A53724"/>
    <w:rsid w:val="00A56066"/>
    <w:rsid w:val="00A63B18"/>
    <w:rsid w:val="00A73129"/>
    <w:rsid w:val="00A82031"/>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2006C"/>
    <w:rsid w:val="00B31F85"/>
    <w:rsid w:val="00B46C50"/>
    <w:rsid w:val="00B505C9"/>
    <w:rsid w:val="00B63A28"/>
    <w:rsid w:val="00B878C9"/>
    <w:rsid w:val="00B93086"/>
    <w:rsid w:val="00B96329"/>
    <w:rsid w:val="00BA19ED"/>
    <w:rsid w:val="00BA4B8D"/>
    <w:rsid w:val="00BB0C1F"/>
    <w:rsid w:val="00BC0F7D"/>
    <w:rsid w:val="00BC249B"/>
    <w:rsid w:val="00BC5D21"/>
    <w:rsid w:val="00BD7D31"/>
    <w:rsid w:val="00BE325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2C19"/>
    <w:rsid w:val="00C83F70"/>
    <w:rsid w:val="00C86067"/>
    <w:rsid w:val="00C93F40"/>
    <w:rsid w:val="00CA37A2"/>
    <w:rsid w:val="00CA3D0C"/>
    <w:rsid w:val="00CD430B"/>
    <w:rsid w:val="00CE3F93"/>
    <w:rsid w:val="00CF6E27"/>
    <w:rsid w:val="00D0035A"/>
    <w:rsid w:val="00D16858"/>
    <w:rsid w:val="00D57972"/>
    <w:rsid w:val="00D675A9"/>
    <w:rsid w:val="00D738D6"/>
    <w:rsid w:val="00D755EB"/>
    <w:rsid w:val="00D76048"/>
    <w:rsid w:val="00D83885"/>
    <w:rsid w:val="00D87182"/>
    <w:rsid w:val="00D87E00"/>
    <w:rsid w:val="00D9134D"/>
    <w:rsid w:val="00DA06D6"/>
    <w:rsid w:val="00DA3214"/>
    <w:rsid w:val="00DA7A03"/>
    <w:rsid w:val="00DB1818"/>
    <w:rsid w:val="00DC309B"/>
    <w:rsid w:val="00DC4DA2"/>
    <w:rsid w:val="00DD0BE5"/>
    <w:rsid w:val="00DD4C17"/>
    <w:rsid w:val="00DD74A5"/>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0775F"/>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70C8C-1ED0-450F-8DF6-9C186C725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15802</Words>
  <Characters>90078</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3</cp:revision>
  <cp:lastPrinted>2019-02-25T14:05:00Z</cp:lastPrinted>
  <dcterms:created xsi:type="dcterms:W3CDTF">2025-02-21T13:06:00Z</dcterms:created>
  <dcterms:modified xsi:type="dcterms:W3CDTF">2025-02-21T13:07:00Z</dcterms:modified>
</cp:coreProperties>
</file>